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6D8" w:rsidRPr="004272A3" w:rsidRDefault="006A76D8" w:rsidP="00CC5656">
      <w:pPr>
        <w:pStyle w:val="21"/>
        <w:pageBreakBefore/>
        <w:spacing w:before="0"/>
        <w:rPr>
          <w:rFonts w:ascii="Calibri" w:hAnsi="Calibri" w:cs="Calibri"/>
        </w:rPr>
      </w:pPr>
      <w:bookmarkStart w:id="0" w:name="_Toc492885969"/>
      <w:bookmarkStart w:id="1" w:name="_Toc492886192"/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 xml:space="preserve">. </w:t>
      </w:r>
      <w:proofErr w:type="spellStart"/>
      <w:r w:rsidRPr="004272A3">
        <w:rPr>
          <w:rFonts w:ascii="Calibri" w:hAnsi="Calibri" w:cs="Calibri"/>
          <w:lang w:val="ru-MO"/>
        </w:rPr>
        <w:t>Қазақстан</w:t>
      </w:r>
      <w:proofErr w:type="spellEnd"/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Республикасының</w:t>
      </w:r>
      <w:proofErr w:type="spellEnd"/>
      <w:r w:rsidRPr="004272A3">
        <w:rPr>
          <w:rFonts w:ascii="Calibri" w:hAnsi="Calibri" w:cs="Calibri"/>
          <w:lang w:val="ru-MO"/>
        </w:rPr>
        <w:t xml:space="preserve"> 20</w:t>
      </w:r>
      <w:r w:rsidR="00CC5656" w:rsidRPr="004272A3">
        <w:rPr>
          <w:rFonts w:ascii="Calibri" w:hAnsi="Calibri" w:cs="Calibri"/>
          <w:lang w:val="ru-MO"/>
        </w:rPr>
        <w:t>1</w:t>
      </w:r>
      <w:r w:rsidRPr="004272A3">
        <w:rPr>
          <w:rFonts w:ascii="Calibri" w:hAnsi="Calibri" w:cs="Calibri"/>
          <w:lang w:val="ru-MO"/>
        </w:rPr>
        <w:t>0-201</w:t>
      </w:r>
      <w:r w:rsidR="00CC5656" w:rsidRPr="004272A3">
        <w:rPr>
          <w:rFonts w:ascii="Calibri" w:hAnsi="Calibri" w:cs="Calibri"/>
          <w:lang w:val="ru-MO"/>
        </w:rPr>
        <w:t>9</w:t>
      </w:r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жылдардағы</w:t>
      </w:r>
      <w:proofErr w:type="spellEnd"/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әлеуметтік-экономикалық</w:t>
      </w:r>
      <w:proofErr w:type="spellEnd"/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дамуы</w:t>
      </w:r>
      <w:proofErr w:type="spellEnd"/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негізгі</w:t>
      </w:r>
      <w:proofErr w:type="spellEnd"/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көрсеткіштерінің</w:t>
      </w:r>
      <w:proofErr w:type="spellEnd"/>
      <w:r w:rsidRPr="004272A3">
        <w:rPr>
          <w:rFonts w:ascii="Calibri" w:hAnsi="Calibri" w:cs="Calibri"/>
          <w:lang w:val="ru-MO"/>
        </w:rPr>
        <w:t xml:space="preserve"> </w:t>
      </w:r>
      <w:proofErr w:type="spellStart"/>
      <w:r w:rsidRPr="004272A3">
        <w:rPr>
          <w:rFonts w:ascii="Calibri" w:hAnsi="Calibri" w:cs="Calibri"/>
          <w:lang w:val="ru-MO"/>
        </w:rPr>
        <w:t>серпіні</w:t>
      </w:r>
      <w:proofErr w:type="spellEnd"/>
      <w:r w:rsidRPr="004272A3">
        <w:rPr>
          <w:rFonts w:ascii="Calibri" w:hAnsi="Calibri" w:cs="Calibri"/>
          <w:lang w:val="ru-MO"/>
        </w:rPr>
        <w:br/>
        <w:t>Динамика о</w:t>
      </w:r>
      <w:proofErr w:type="spellStart"/>
      <w:r w:rsidRPr="004272A3">
        <w:rPr>
          <w:rFonts w:ascii="Calibri" w:hAnsi="Calibri" w:cs="Calibri"/>
        </w:rPr>
        <w:t>сновны</w:t>
      </w:r>
      <w:proofErr w:type="spellEnd"/>
      <w:r w:rsidRPr="004272A3">
        <w:rPr>
          <w:rFonts w:ascii="Calibri" w:hAnsi="Calibri" w:cs="Calibri"/>
          <w:lang w:val="kk-KZ"/>
        </w:rPr>
        <w:t>х</w:t>
      </w:r>
      <w:r w:rsidRPr="004272A3">
        <w:rPr>
          <w:rFonts w:ascii="Calibri" w:hAnsi="Calibri" w:cs="Calibri"/>
        </w:rPr>
        <w:t xml:space="preserve"> </w:t>
      </w:r>
      <w:proofErr w:type="spellStart"/>
      <w:r w:rsidRPr="004272A3">
        <w:rPr>
          <w:rFonts w:ascii="Calibri" w:hAnsi="Calibri" w:cs="Calibri"/>
        </w:rPr>
        <w:t>показател</w:t>
      </w:r>
      <w:proofErr w:type="spellEnd"/>
      <w:r w:rsidRPr="004272A3">
        <w:rPr>
          <w:rFonts w:ascii="Calibri" w:hAnsi="Calibri" w:cs="Calibri"/>
          <w:lang w:val="kk-KZ"/>
        </w:rPr>
        <w:t>ей</w:t>
      </w:r>
      <w:r w:rsidRPr="004272A3">
        <w:rPr>
          <w:rFonts w:ascii="Calibri" w:hAnsi="Calibri" w:cs="Calibri"/>
        </w:rPr>
        <w:t xml:space="preserve"> социально-экономического развития Республики Казахстан за 20</w:t>
      </w:r>
      <w:r w:rsidR="00CC5656"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0-201</w:t>
      </w:r>
      <w:r w:rsidR="00CC5656" w:rsidRPr="004272A3">
        <w:rPr>
          <w:rFonts w:ascii="Calibri" w:hAnsi="Calibri" w:cs="Calibri"/>
          <w:lang w:val="kk-KZ"/>
        </w:rPr>
        <w:t>9</w:t>
      </w:r>
      <w:r w:rsidRPr="004272A3">
        <w:rPr>
          <w:rFonts w:ascii="Calibri" w:hAnsi="Calibri" w:cs="Calibri"/>
          <w:lang w:val="kk-KZ"/>
        </w:rPr>
        <w:t xml:space="preserve"> годы</w:t>
      </w:r>
    </w:p>
    <w:bookmarkEnd w:id="0"/>
    <w:bookmarkEnd w:id="1"/>
    <w:p w:rsidR="00D02103" w:rsidRPr="004272A3" w:rsidRDefault="00D02103" w:rsidP="00D02103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szCs w:val="24"/>
          <w:lang w:val="kk-KZ"/>
        </w:rPr>
        <w:t>Әлеуметтік-демографиялық көрсеткіштер</w:t>
      </w:r>
      <w:r w:rsidRPr="004272A3">
        <w:rPr>
          <w:rFonts w:ascii="Calibri" w:hAnsi="Calibri" w:cs="Calibri"/>
          <w:sz w:val="24"/>
          <w:szCs w:val="24"/>
        </w:rPr>
        <w:br/>
      </w:r>
      <w:r w:rsidRPr="004272A3">
        <w:rPr>
          <w:rFonts w:ascii="Calibri" w:hAnsi="Calibri" w:cs="Calibri"/>
          <w:sz w:val="24"/>
          <w:szCs w:val="24"/>
          <w:lang w:val="kk-KZ"/>
        </w:rPr>
        <w:t>Социально-демографические показатели</w:t>
      </w:r>
    </w:p>
    <w:p w:rsidR="00D02103" w:rsidRPr="004272A3" w:rsidRDefault="0011099A" w:rsidP="00D02103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t>Демографиялық статистика</w:t>
      </w:r>
      <w:r w:rsidR="00D02103" w:rsidRPr="004272A3">
        <w:rPr>
          <w:rFonts w:ascii="Calibri" w:hAnsi="Calibri" w:cs="Calibri"/>
          <w:sz w:val="24"/>
        </w:rPr>
        <w:t xml:space="preserve"> </w:t>
      </w:r>
      <w:r w:rsidR="00D02103" w:rsidRPr="004272A3">
        <w:rPr>
          <w:rFonts w:ascii="Calibri" w:hAnsi="Calibri" w:cs="Calibri"/>
          <w:sz w:val="24"/>
        </w:rPr>
        <w:br/>
      </w:r>
      <w:r w:rsidRPr="004272A3">
        <w:rPr>
          <w:rFonts w:ascii="Calibri" w:hAnsi="Calibri" w:cs="Calibri"/>
          <w:sz w:val="24"/>
          <w:lang w:val="kk-KZ"/>
        </w:rPr>
        <w:t>Демографическая статистика</w:t>
      </w:r>
    </w:p>
    <w:p w:rsidR="00D02103" w:rsidRPr="004272A3" w:rsidRDefault="00D02103" w:rsidP="00D02103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11.1 Негізгі демографиялық көрсеткіштер</w:t>
      </w:r>
      <w:r w:rsidRPr="004272A3">
        <w:rPr>
          <w:rFonts w:ascii="Calibri" w:hAnsi="Calibri" w:cs="Calibri"/>
        </w:rPr>
        <w:br/>
        <w:t>Основные демографические показатели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4"/>
        <w:gridCol w:w="924"/>
        <w:gridCol w:w="924"/>
        <w:gridCol w:w="924"/>
        <w:gridCol w:w="924"/>
        <w:gridCol w:w="2751"/>
      </w:tblGrid>
      <w:tr w:rsidR="00D02103" w:rsidRPr="004272A3" w:rsidTr="0046356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DB3330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Халықтың саны, жыл соңына,</w:t>
            </w:r>
            <w:r w:rsidR="00DB3330" w:rsidRPr="004272A3">
              <w:rPr>
                <w:rFonts w:ascii="Calibri" w:hAnsi="Calibri" w:cs="Calibri"/>
              </w:rPr>
              <w:t xml:space="preserve"> </w:t>
            </w:r>
            <w:r w:rsidRPr="004272A3">
              <w:rPr>
                <w:rFonts w:ascii="Calibri" w:hAnsi="Calibri" w:cs="Calibri"/>
              </w:rPr>
              <w:t>мың адам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16 440,5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16 673,9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16 910,2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17 160,9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17 415,7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Численность населения, всего на конец года, тыс. человек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қала халқы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</w:t>
            </w: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9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73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9 127,5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</w:rPr>
              <w:t>9 277,8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9 433,6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9 837,0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городское население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халқы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</w:t>
            </w: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4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66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7 546,4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</w:rPr>
              <w:t>7 632,4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7 727,3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7 578,7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сельское население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жалпы санынан: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общей численности население: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еңбекке қабілетті жасқа дейінгілер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</w:rPr>
              <w:t>4 288,7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4 397,3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4 527,6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4 682,1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4 848,1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моложе трудоспособного возраста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еңбекке қабілетті жастағылар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10 516,5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10 603,0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10 659,8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10 699,9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ind w:right="-78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1 0729,2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трудоспособно</w:t>
            </w:r>
            <w:r w:rsidRPr="004272A3">
              <w:rPr>
                <w:rFonts w:ascii="Calibri" w:hAnsi="Calibri" w:cs="Calibri"/>
                <w:lang w:val="kk-KZ"/>
              </w:rPr>
              <w:t>го</w:t>
            </w:r>
            <w:r w:rsidRPr="004272A3">
              <w:rPr>
                <w:rFonts w:ascii="Calibri" w:hAnsi="Calibri" w:cs="Calibri"/>
              </w:rPr>
              <w:t xml:space="preserve"> возраст</w:t>
            </w:r>
            <w:r w:rsidRPr="004272A3">
              <w:rPr>
                <w:rFonts w:ascii="Calibri" w:hAnsi="Calibri" w:cs="Calibri"/>
                <w:lang w:val="kk-KZ"/>
              </w:rPr>
              <w:t>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еңбекке қабілетті жастан асқандар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1 635,3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1 673,6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1 722,8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1 778,8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1 838,4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старше трудоспособного возраста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Туғанғандағы өмірінің күтілетін ұзақтығы, жыл: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Ожидаемая продолжительность жизни при рождении, лет: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барлық халық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68,45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68,69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69,52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70,62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71,44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 население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ерлер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63,55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63,85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64,74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65,91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66,90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мужчины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әйелдер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73,41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73,57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74,29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75,23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75,82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женщины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1000 адамға: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 человек: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туғандар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22,53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22,51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22,70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22,73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23,10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родившихся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өлгендер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8,95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8,72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8,54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8,00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7,65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умерших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жасқа дейінгі балалар (1000 туғандарға)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16,59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14,91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13,56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11,39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9,83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дети в возрасте до 1 года (на 1000 родившихся)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өсім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13,58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f9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13,79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f9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14,16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14,73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15,45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естественный прирост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неке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8,97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9,69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9,81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9,89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9,22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браков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ажырасу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2,55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2,71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2,89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3,02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3,05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разводов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көші-қон қарқындылығы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-0,02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-0,7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интенсивность миграции</w:t>
            </w:r>
          </w:p>
        </w:tc>
      </w:tr>
    </w:tbl>
    <w:p w:rsidR="00D02103" w:rsidRPr="004272A3" w:rsidRDefault="00D02103" w:rsidP="00D02103">
      <w:pPr>
        <w:pStyle w:val="Naimenovanie"/>
        <w:spacing w:before="0" w:after="0"/>
        <w:ind w:left="-142" w:firstLine="142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850"/>
        <w:gridCol w:w="851"/>
        <w:gridCol w:w="850"/>
        <w:gridCol w:w="992"/>
        <w:gridCol w:w="2836"/>
      </w:tblGrid>
      <w:tr w:rsidR="00D02103" w:rsidRPr="004272A3" w:rsidTr="0046356B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</w:rPr>
            </w:pPr>
          </w:p>
        </w:tc>
      </w:tr>
      <w:tr w:rsidR="00D02103" w:rsidRPr="004272A3" w:rsidTr="0046356B"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DB3330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Халық саны</w:t>
            </w:r>
            <w:r w:rsidR="00DB3330" w:rsidRPr="004272A3">
              <w:rPr>
                <w:rFonts w:ascii="Calibri" w:hAnsi="Calibri" w:cs="Calibri"/>
              </w:rPr>
              <w:t xml:space="preserve"> барлы</w:t>
            </w:r>
            <w:r w:rsidR="00DB3330" w:rsidRPr="004272A3">
              <w:rPr>
                <w:rFonts w:ascii="Calibri" w:hAnsi="Calibri" w:cs="Calibri"/>
                <w:lang w:val="kk-KZ"/>
              </w:rPr>
              <w:t>ғы</w:t>
            </w:r>
            <w:r w:rsidRPr="004272A3">
              <w:rPr>
                <w:rFonts w:ascii="Calibri" w:hAnsi="Calibri" w:cs="Calibri"/>
              </w:rPr>
              <w:t>, жыл соңына,</w:t>
            </w:r>
            <w:r w:rsidR="00EB2D12"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мың адам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17 669,9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17 918,2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>18 157,3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18 395,6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18 631,8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Численность населения, всего на конец года, тыс. человек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қала халқы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10 035,6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10 331,5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10 509,8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10 698,2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10 938,7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городское население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халқы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7 634,3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7 586,7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7 647,5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7 697,4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7 693,1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сельское население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жалпы санынан: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общей численности население: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еңбекке қабілетті жасқа дейінгілер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5 019,0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5 184,0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5 340,7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5 493,0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5 636,8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моложе трудоспособного возраста</w:t>
            </w:r>
          </w:p>
        </w:tc>
      </w:tr>
      <w:tr w:rsidR="00D02103" w:rsidRPr="004272A3" w:rsidTr="0046356B">
        <w:trPr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еңбекке қабілетті жастағылар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10 746,3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10 758,6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10 762,0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10 759,9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10 874,7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трудоспособном возрасте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еңбекке қабілетті жастан асқандар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1 904,6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1 975,6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2 054,7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2142,7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2 120,4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старше трудоспособного возраста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DB3330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Туғандағы </w:t>
            </w:r>
            <w:r w:rsidR="00DB3330" w:rsidRPr="004272A3">
              <w:rPr>
                <w:rFonts w:ascii="Calibri" w:hAnsi="Calibri" w:cs="Calibri"/>
                <w:lang w:val="kk-KZ"/>
              </w:rPr>
              <w:t xml:space="preserve">күтілетін </w:t>
            </w:r>
            <w:r w:rsidRPr="004272A3">
              <w:rPr>
                <w:rFonts w:ascii="Calibri" w:hAnsi="Calibri" w:cs="Calibri"/>
              </w:rPr>
              <w:t>өмір</w:t>
            </w:r>
            <w:r w:rsidR="00DB3330" w:rsidRPr="004272A3">
              <w:rPr>
                <w:rFonts w:ascii="Calibri" w:hAnsi="Calibri" w:cs="Calibri"/>
                <w:lang w:val="kk-KZ"/>
              </w:rPr>
              <w:t xml:space="preserve"> сүру</w:t>
            </w:r>
            <w:r w:rsidRPr="004272A3">
              <w:rPr>
                <w:rFonts w:ascii="Calibri" w:hAnsi="Calibri" w:cs="Calibri"/>
              </w:rPr>
              <w:t xml:space="preserve"> ұзақтығы, жыл: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  <w:szCs w:val="16"/>
                <w:lang w:val="kk-KZ"/>
              </w:rPr>
            </w:pP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napToGrid w:val="0"/>
                <w:szCs w:val="16"/>
                <w:lang w:val="kk-KZ"/>
              </w:rPr>
            </w:pP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Ожидаемая продолжительность жизни при рождении, лет: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барлық халық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71,97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72,41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72,95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73,15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73,18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 население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ерлер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67,49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67,99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68,72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68,84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68,82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мужчины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әйелдер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76,26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76,61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76,92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77,19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77,30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женщины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1000 </w:t>
            </w: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адамға</w:t>
            </w:r>
            <w:proofErr w:type="spellEnd"/>
            <w:r w:rsidRPr="004272A3">
              <w:rPr>
                <w:rFonts w:ascii="Calibri" w:hAnsi="Calibri" w:cs="Calibri"/>
                <w:sz w:val="16"/>
                <w:szCs w:val="16"/>
              </w:rPr>
              <w:t>: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На 1000 человек: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md1"/>
              <w:ind w:left="113"/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4272A3">
              <w:rPr>
                <w:rFonts w:ascii="Calibri" w:hAnsi="Calibri" w:cs="Calibri"/>
                <w:color w:val="auto"/>
                <w:szCs w:val="16"/>
              </w:rPr>
              <w:t>туғандар саны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22,71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22,52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21,64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21,77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21,73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md1"/>
              <w:ind w:left="113"/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4272A3">
              <w:rPr>
                <w:rFonts w:ascii="Calibri" w:hAnsi="Calibri" w:cs="Calibri"/>
                <w:color w:val="auto"/>
                <w:szCs w:val="16"/>
              </w:rPr>
              <w:t>число родившихся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md1"/>
              <w:ind w:left="113"/>
              <w:jc w:val="left"/>
              <w:rPr>
                <w:rFonts w:ascii="Calibri" w:hAnsi="Calibri" w:cs="Calibri"/>
                <w:color w:val="auto"/>
              </w:rPr>
            </w:pPr>
            <w:r w:rsidRPr="004272A3">
              <w:rPr>
                <w:rFonts w:ascii="Calibri" w:hAnsi="Calibri" w:cs="Calibri"/>
                <w:color w:val="auto"/>
              </w:rPr>
              <w:t>өлгендер саны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7,46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7,37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7,</w:t>
            </w:r>
            <w:r w:rsidRPr="004272A3">
              <w:rPr>
                <w:rFonts w:ascii="Calibri" w:hAnsi="Calibri" w:cs="Calibri"/>
                <w:noProof w:val="0"/>
              </w:rPr>
              <w:t>15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7,14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7,19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md1"/>
              <w:ind w:left="113"/>
              <w:jc w:val="left"/>
              <w:rPr>
                <w:rFonts w:ascii="Calibri" w:hAnsi="Calibri" w:cs="Calibri"/>
                <w:color w:val="auto"/>
              </w:rPr>
            </w:pPr>
            <w:r w:rsidRPr="004272A3">
              <w:rPr>
                <w:rFonts w:ascii="Calibri" w:hAnsi="Calibri" w:cs="Calibri"/>
                <w:color w:val="auto"/>
              </w:rPr>
              <w:t>число умерших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жасқа дейінгі балалар (1000 туғандарға)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9,41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8,59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7,93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8,03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8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,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дети в возрасте до 1 года (на 1000 родившихся)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өсім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15,26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15</w:t>
            </w:r>
            <w:r w:rsidRPr="004272A3">
              <w:rPr>
                <w:rFonts w:ascii="Calibri" w:hAnsi="Calibri" w:cs="Calibri"/>
                <w:sz w:val="16"/>
              </w:rPr>
              <w:t>,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1</w:t>
            </w:r>
            <w:r w:rsidRPr="004272A3">
              <w:rPr>
                <w:rFonts w:ascii="Calibri" w:hAnsi="Calibri" w:cs="Calibri"/>
                <w:sz w:val="16"/>
              </w:rPr>
              <w:t>4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14,</w:t>
            </w:r>
            <w:r w:rsidRPr="004272A3">
              <w:rPr>
                <w:rFonts w:ascii="Calibri" w:hAnsi="Calibri" w:cs="Calibri"/>
                <w:sz w:val="16"/>
              </w:rPr>
              <w:t>48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14,63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14,54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естественный прирост</w:t>
            </w:r>
          </w:p>
        </w:tc>
      </w:tr>
      <w:tr w:rsidR="00D02103" w:rsidRPr="004272A3" w:rsidTr="0046356B"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неке саны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8,48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7,96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7,</w:t>
            </w:r>
            <w:r w:rsidRPr="004272A3">
              <w:rPr>
                <w:rFonts w:ascii="Calibri" w:hAnsi="Calibri" w:cs="Calibri"/>
                <w:sz w:val="16"/>
              </w:rPr>
              <w:t>86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7,54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7,54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браков</w:t>
            </w:r>
          </w:p>
        </w:tc>
      </w:tr>
      <w:tr w:rsidR="00D02103" w:rsidRPr="004272A3" w:rsidTr="0046356B">
        <w:trPr>
          <w:trHeight w:val="52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ажырасу саны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3,04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2,92</w:t>
            </w:r>
          </w:p>
        </w:tc>
        <w:tc>
          <w:tcPr>
            <w:tcW w:w="851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3,0</w:t>
            </w:r>
            <w:r w:rsidRPr="004272A3">
              <w:rPr>
                <w:rFonts w:ascii="Calibri" w:hAnsi="Calibri" w:cs="Calibri"/>
                <w:sz w:val="16"/>
              </w:rPr>
              <w:t>3</w:t>
            </w:r>
          </w:p>
        </w:tc>
        <w:tc>
          <w:tcPr>
            <w:tcW w:w="850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3,00</w:t>
            </w:r>
          </w:p>
        </w:tc>
        <w:tc>
          <w:tcPr>
            <w:tcW w:w="992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3,23</w:t>
            </w:r>
          </w:p>
        </w:tc>
        <w:tc>
          <w:tcPr>
            <w:tcW w:w="2836" w:type="dxa"/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разводов</w:t>
            </w:r>
          </w:p>
        </w:tc>
      </w:tr>
      <w:tr w:rsidR="00D02103" w:rsidRPr="004272A3" w:rsidTr="0046356B"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көші-қон қарқындылығы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-1,2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-1,2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-1,6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-1,8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интенсивность миграции</w:t>
            </w:r>
          </w:p>
        </w:tc>
      </w:tr>
    </w:tbl>
    <w:p w:rsidR="00D02103" w:rsidRPr="004272A3" w:rsidRDefault="00D02103" w:rsidP="00D02103">
      <w:pPr>
        <w:pStyle w:val="a9"/>
        <w:ind w:left="567"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11.2 Қазақстаннан шетелге көшіп кеткендер</w:t>
      </w:r>
      <w:r w:rsidRPr="004272A3">
        <w:rPr>
          <w:rFonts w:ascii="Calibri" w:hAnsi="Calibri" w:cs="Calibri"/>
        </w:rPr>
        <w:br/>
        <w:t>Число выбывших за пределы Казахстана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406"/>
      </w:tblGrid>
      <w:tr w:rsidR="00D02103" w:rsidRPr="004272A3" w:rsidTr="0046356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firstLine="17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ТМД елдері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24 956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31 303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28 274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22 565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26 098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firstLine="178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Страны СНГ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Әзербайжан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36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Азербайджан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Армения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Армения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Беларусь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1 052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1 605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Беларусь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Қырғыз Республикасы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Кыргызская Республика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Молдова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Молдова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Ресей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</w:t>
            </w: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29 850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26 998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20 839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23 859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Россия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Тәжікстан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Таджикистан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Түрікменстан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Туркменистан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Өзбекстан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Узбекистан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Украина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Украина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firstLine="17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Басқа елдер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1 617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1 448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1 819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2 848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firstLine="178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Другие страны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АҚШ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США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Германия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1 206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2 179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Германия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Греция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Греция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Израиль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Израиль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Иран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91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Иран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Канада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Канада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Қытай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Китай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Латвия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Латвия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Литва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Литва 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Моңғолия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Монголия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Түркия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Турция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Эстония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Эстония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Грузия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Грузия</w:t>
            </w:r>
          </w:p>
        </w:tc>
      </w:tr>
      <w:tr w:rsidR="00D02103" w:rsidRPr="004272A3" w:rsidTr="0046356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firstLine="17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Басқалар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176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103" w:rsidRPr="004272A3" w:rsidRDefault="00D02103" w:rsidP="0046356B">
            <w:pPr>
              <w:pStyle w:val="a7"/>
              <w:ind w:firstLine="178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Другие </w:t>
            </w:r>
          </w:p>
        </w:tc>
      </w:tr>
    </w:tbl>
    <w:p w:rsidR="00D02103" w:rsidRPr="004272A3" w:rsidRDefault="00D02103" w:rsidP="00D02103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  <w:t xml:space="preserve"> </w:t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406"/>
      </w:tblGrid>
      <w:tr w:rsidR="00D02103" w:rsidRPr="004272A3" w:rsidTr="0046356B">
        <w:trPr>
          <w:cantSplit/>
          <w:trHeight w:val="22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03" w:rsidRPr="004272A3" w:rsidRDefault="00D02103" w:rsidP="0046356B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D02103" w:rsidRPr="004272A3" w:rsidTr="0046356B">
        <w:trPr>
          <w:cantSplit/>
          <w:trHeight w:val="53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ind w:firstLine="176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ТМД </w:t>
            </w: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26 992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31 238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33 718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37 736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40 897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ind w:firstLine="138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Страны СНГ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Әзербайжан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37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28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39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Азербайджан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Армения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Армения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Беларусь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605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399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289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343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355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Беларусь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Қырғыз</w:t>
            </w:r>
            <w:proofErr w:type="spellEnd"/>
            <w:r w:rsidRPr="004272A3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Республикасы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144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204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177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Кыргызская Республика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Молдова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14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Молдова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Ресей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25 682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30 277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32 874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36 778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39 752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Россия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Тәжікстан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Таджикистан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Түрікменстан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Туркменистан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Өзбекстан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364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197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245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432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Узбекистан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Украина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118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107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109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81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Украина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ind w:firstLine="176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Басқа</w:t>
            </w:r>
            <w:proofErr w:type="spellEnd"/>
            <w:r w:rsidRPr="004272A3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3 055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3 662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4 007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4 132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4 294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ind w:firstLine="138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Другие страны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АҚШ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232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285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338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273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США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Германия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2 196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2 679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2 966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2 685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2 801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Германия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Греция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Греция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Грузия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Грузия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Израиль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125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137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Израиль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Иран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Иран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Канада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121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179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126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128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82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Канада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Қытай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62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122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92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Китай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Латвия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Латвия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Литва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Литва 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Моңғолия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16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Монголия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Түркия</w:t>
            </w:r>
            <w:proofErr w:type="spellEnd"/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35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42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57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52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81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Турция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Эстония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406" w:type="dxa"/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Эстония</w:t>
            </w:r>
          </w:p>
        </w:tc>
      </w:tr>
      <w:tr w:rsidR="00D02103" w:rsidRPr="004272A3" w:rsidTr="0046356B">
        <w:trPr>
          <w:cantSplit/>
          <w:trHeight w:val="63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szCs w:val="16"/>
              </w:rPr>
              <w:t>Басқалар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351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624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2103" w:rsidRPr="004272A3" w:rsidRDefault="00D02103" w:rsidP="004635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787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bottom"/>
          </w:tcPr>
          <w:p w:rsidR="00D02103" w:rsidRPr="004272A3" w:rsidRDefault="00D02103" w:rsidP="0046356B">
            <w:pPr>
              <w:pStyle w:val="ShapTabl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Другие </w:t>
            </w:r>
          </w:p>
        </w:tc>
      </w:tr>
    </w:tbl>
    <w:p w:rsidR="00FE59F4" w:rsidRPr="004272A3" w:rsidRDefault="00FE59F4" w:rsidP="00FE59F4">
      <w:pPr>
        <w:pStyle w:val="21"/>
        <w:rPr>
          <w:rFonts w:ascii="Calibri" w:hAnsi="Calibri" w:cs="Calibri"/>
          <w:sz w:val="24"/>
          <w:szCs w:val="24"/>
          <w:lang w:val="kk-KZ"/>
        </w:rPr>
      </w:pPr>
      <w:proofErr w:type="spellStart"/>
      <w:r w:rsidRPr="004272A3">
        <w:rPr>
          <w:rFonts w:ascii="Calibri" w:hAnsi="Calibri" w:cs="Calibri"/>
          <w:sz w:val="24"/>
          <w:szCs w:val="24"/>
        </w:rPr>
        <w:lastRenderedPageBreak/>
        <w:t>Денсаулық</w:t>
      </w:r>
      <w:proofErr w:type="spellEnd"/>
      <w:r w:rsidRPr="004272A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272A3">
        <w:rPr>
          <w:rFonts w:ascii="Calibri" w:hAnsi="Calibri" w:cs="Calibri"/>
          <w:sz w:val="24"/>
          <w:szCs w:val="24"/>
        </w:rPr>
        <w:t>сақтау</w:t>
      </w:r>
      <w:proofErr w:type="spellEnd"/>
      <w:r w:rsidR="0011099A" w:rsidRPr="004272A3">
        <w:rPr>
          <w:rFonts w:ascii="Calibri" w:hAnsi="Calibri" w:cs="Calibri"/>
          <w:sz w:val="24"/>
          <w:szCs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  <w:szCs w:val="24"/>
        </w:rPr>
        <w:br/>
      </w:r>
      <w:r w:rsidR="0011099A" w:rsidRPr="004272A3">
        <w:rPr>
          <w:rFonts w:ascii="Calibri" w:hAnsi="Calibri" w:cs="Calibri"/>
          <w:sz w:val="24"/>
          <w:szCs w:val="24"/>
          <w:lang w:val="kk-KZ"/>
        </w:rPr>
        <w:t>Статистика з</w:t>
      </w:r>
      <w:proofErr w:type="spellStart"/>
      <w:r w:rsidR="0011099A" w:rsidRPr="004272A3">
        <w:rPr>
          <w:rFonts w:ascii="Calibri" w:hAnsi="Calibri" w:cs="Calibri"/>
          <w:sz w:val="24"/>
          <w:szCs w:val="24"/>
        </w:rPr>
        <w:t>дравоохранени</w:t>
      </w:r>
      <w:proofErr w:type="spellEnd"/>
      <w:r w:rsidR="0011099A" w:rsidRPr="004272A3">
        <w:rPr>
          <w:rFonts w:ascii="Calibri" w:hAnsi="Calibri" w:cs="Calibri"/>
          <w:sz w:val="24"/>
          <w:szCs w:val="24"/>
          <w:lang w:val="kk-KZ"/>
        </w:rPr>
        <w:t>я</w:t>
      </w:r>
    </w:p>
    <w:p w:rsidR="00FE59F4" w:rsidRPr="004272A3" w:rsidRDefault="00FE59F4" w:rsidP="00FE59F4">
      <w:pPr>
        <w:pStyle w:val="a9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11.3 Медициналық кадрлар және денсаулық сақтау ұйымдары</w:t>
      </w:r>
      <w:r w:rsidRPr="004272A3">
        <w:rPr>
          <w:rFonts w:ascii="Calibri" w:hAnsi="Calibri" w:cs="Calibri"/>
        </w:rPr>
        <w:br/>
        <w:t>Медицинские кадры и организации здравоохранения</w:t>
      </w:r>
    </w:p>
    <w:p w:rsidR="00FE59F4" w:rsidRPr="004272A3" w:rsidRDefault="00FE59F4" w:rsidP="00FE59F4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жыл соңына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      </w:t>
      </w:r>
      <w:r w:rsidRPr="004272A3">
        <w:rPr>
          <w:rFonts w:ascii="Calibri" w:hAnsi="Calibri" w:cs="Calibri"/>
        </w:rPr>
        <w:t>на конец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EB2D12" w:rsidRPr="004272A3" w:rsidTr="00963B12"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EB2D12" w:rsidRPr="004272A3" w:rsidRDefault="00EB2D12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2010</w:t>
            </w:r>
            <w:r w:rsidRPr="004272A3">
              <w:rPr>
                <w:rFonts w:ascii="Calibri" w:hAnsi="Calibri" w:cs="Calibri"/>
                <w:b/>
                <w:noProof w:val="0"/>
              </w:rPr>
              <w:t>*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  <w:r w:rsidRPr="004272A3">
              <w:rPr>
                <w:rFonts w:ascii="Calibri" w:hAnsi="Calibri" w:cs="Calibri"/>
                <w:b/>
                <w:noProof w:val="0"/>
              </w:rPr>
              <w:t>*</w:t>
            </w:r>
          </w:p>
        </w:tc>
        <w:tc>
          <w:tcPr>
            <w:tcW w:w="2836" w:type="dxa"/>
            <w:tcBorders>
              <w:bottom w:val="single" w:sz="4" w:space="0" w:color="auto"/>
              <w:right w:val="nil"/>
            </w:tcBorders>
          </w:tcPr>
          <w:p w:rsidR="00EB2D12" w:rsidRPr="004272A3" w:rsidRDefault="00EB2D12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Дәрігерлер саны - барлығы, мың адам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63,9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62</w:t>
            </w:r>
            <w:r w:rsidRPr="004272A3">
              <w:rPr>
                <w:rFonts w:ascii="Calibri" w:hAnsi="Calibri" w:cs="Calibri"/>
                <w:noProof w:val="0"/>
              </w:rPr>
              <w:t>,2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64,4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66,0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68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врачей -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37,6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39,5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Орта медициналық қызметкерлер саны - барлығы, мың адам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143,8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159,9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168,7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169,6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160,0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среднего медицинского персонала -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87,5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91,9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Ауруханалық мекемелер саны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009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995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больничных учреждений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Ауруханалар төсегінің саны: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больничных коек: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барлығы, мың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117,7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113,0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</w:rPr>
              <w:t>107,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всего, тыс.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72,4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66,8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62,6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60,4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Халыққа амбулаториялық-емханалық көмек көрсететін дәрігерлік мекемелердің саны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3 332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3 538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3 651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</w:rPr>
              <w:t>3 16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Число врачебных учреждений, оказывающих амбулаторно-поликлинническую помощь </w:t>
            </w:r>
          </w:p>
        </w:tc>
      </w:tr>
      <w:tr w:rsidR="00EB2D12" w:rsidRPr="004272A3" w:rsidTr="00027A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Амбулаториялық-емханалық мекемелердің қуаты (ауысымдағы келушілер саны):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Мощность амбулаторно-поликлинических учреждений (число посещений в смену):</w:t>
            </w:r>
          </w:p>
        </w:tc>
      </w:tr>
      <w:tr w:rsidR="00EB2D12" w:rsidRPr="004272A3" w:rsidTr="00027A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барлығы, мың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257,5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281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288,6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288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213,0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всего, тыс.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156,6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168,8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170,7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168,3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122,3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</w:tbl>
    <w:p w:rsidR="00FE59F4" w:rsidRPr="004272A3" w:rsidRDefault="00FE59F4" w:rsidP="00FE59F4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850"/>
        <w:gridCol w:w="851"/>
        <w:gridCol w:w="850"/>
        <w:gridCol w:w="992"/>
        <w:gridCol w:w="2835"/>
      </w:tblGrid>
      <w:tr w:rsidR="00FE59F4" w:rsidRPr="004272A3" w:rsidTr="00027A0B">
        <w:trPr>
          <w:cantSplit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2015</w:t>
            </w:r>
            <w:r w:rsidRPr="004272A3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2016</w:t>
            </w:r>
            <w:r w:rsidRPr="004272A3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2017</w:t>
            </w:r>
            <w:r w:rsidRPr="004272A3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  <w:r w:rsidRPr="004272A3">
              <w:rPr>
                <w:rFonts w:ascii="Calibri" w:hAnsi="Calibri" w:cs="Calibri"/>
                <w:lang w:val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rPr>
          <w:cantSplit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Дәрігерлер саны - барлығы, мың адам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69,7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74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72</w:t>
            </w:r>
            <w:r w:rsidRPr="004272A3">
              <w:rPr>
                <w:rFonts w:ascii="Calibri" w:hAnsi="Calibri" w:cs="Calibri"/>
                <w:noProof w:val="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72,9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74,0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врачей - всего,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39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,5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41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6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39,7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39,6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39,7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Орта медициналық қызметкерлер саны - барлығы, мың адам 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163,9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170,8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175,2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175,7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179,8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среднего медицинского персонала - всего,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92,8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95,3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96,5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95,5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96,5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Ауруханалық мекемелер саны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901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877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853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788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749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больничных учреждений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Ауруханалар төсегінің саны: 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больничных коек: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барлығы, мың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102,5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100,1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9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,5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96,2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96,3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всего, тыс.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58,0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55,9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54,8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52,3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51,7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Халыққа амбулаториялық-емханалық көмек көрсететін дәрігерлік мекемелердің саны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3 149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3 126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273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3 237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3 213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Число врачебных учреждений, оказывающих амбулаторно-поликлинническую помощь 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Амбулаториялық-емханалық мекемелердің қуаты (ауысымдағы келушілер саны): 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Мощность амбулаторно-поликлинических учреждений (число посещений в смену):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барлығы, мың</w:t>
            </w:r>
          </w:p>
        </w:tc>
        <w:tc>
          <w:tcPr>
            <w:tcW w:w="993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209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,8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214.3</w:t>
            </w:r>
          </w:p>
        </w:tc>
        <w:tc>
          <w:tcPr>
            <w:tcW w:w="851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215,1</w:t>
            </w:r>
          </w:p>
        </w:tc>
        <w:tc>
          <w:tcPr>
            <w:tcW w:w="850" w:type="dxa"/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207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,8</w:t>
            </w:r>
          </w:p>
        </w:tc>
        <w:tc>
          <w:tcPr>
            <w:tcW w:w="992" w:type="dxa"/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201,0</w:t>
            </w:r>
          </w:p>
        </w:tc>
        <w:tc>
          <w:tcPr>
            <w:tcW w:w="2835" w:type="dxa"/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всего, тыс.</w:t>
            </w:r>
          </w:p>
        </w:tc>
      </w:tr>
      <w:tr w:rsidR="00FE59F4" w:rsidRPr="004272A3" w:rsidTr="00027A0B">
        <w:trPr>
          <w:cantSplit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халықтың 10000 адамына шаққанда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119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,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118,4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107,9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 человек населения</w:t>
            </w:r>
          </w:p>
        </w:tc>
      </w:tr>
    </w:tbl>
    <w:p w:rsidR="00FE59F4" w:rsidRPr="004272A3" w:rsidRDefault="00FE59F4" w:rsidP="00FE59F4">
      <w:pPr>
        <w:pStyle w:val="a9"/>
        <w:spacing w:before="0" w:after="0"/>
        <w:ind w:firstLine="284"/>
        <w:jc w:val="left"/>
        <w:rPr>
          <w:rFonts w:ascii="Calibri" w:hAnsi="Calibri" w:cs="Calibri"/>
          <w:b w:val="0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b w:val="0"/>
          <w:i/>
          <w:sz w:val="16"/>
          <w:szCs w:val="16"/>
          <w:lang w:val="kk-KZ"/>
        </w:rPr>
        <w:t>* Қазақстан Республикасы Денсаулық сақтау министрлігінің деректері бойынша.</w:t>
      </w:r>
    </w:p>
    <w:p w:rsidR="00FE59F4" w:rsidRPr="004272A3" w:rsidRDefault="00FE59F4" w:rsidP="00FE59F4">
      <w:pPr>
        <w:pStyle w:val="a9"/>
        <w:spacing w:before="0" w:after="0"/>
        <w:ind w:firstLine="284"/>
        <w:jc w:val="left"/>
        <w:rPr>
          <w:rFonts w:ascii="Calibri" w:hAnsi="Calibri" w:cs="Calibri"/>
          <w:b w:val="0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b w:val="0"/>
          <w:i/>
          <w:sz w:val="16"/>
          <w:szCs w:val="16"/>
          <w:lang w:val="kk-KZ"/>
        </w:rPr>
        <w:t>По данным Министерства здравоохранения Республики Казахстан.</w:t>
      </w:r>
    </w:p>
    <w:p w:rsidR="00FE59F4" w:rsidRPr="004272A3" w:rsidRDefault="00FE59F4" w:rsidP="00FE59F4">
      <w:pPr>
        <w:pStyle w:val="a9"/>
        <w:ind w:firstLine="0"/>
        <w:rPr>
          <w:rFonts w:ascii="Calibri" w:hAnsi="Calibri" w:cs="Calibri"/>
          <w:sz w:val="18"/>
          <w:szCs w:val="18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4</w:t>
      </w:r>
      <w:r w:rsidRPr="004272A3">
        <w:rPr>
          <w:rFonts w:ascii="Calibri" w:hAnsi="Calibri" w:cs="Calibri"/>
        </w:rPr>
        <w:t xml:space="preserve"> Халықтың жекелеген аурулармен ауыруы</w:t>
      </w:r>
      <w:r w:rsidRPr="004272A3">
        <w:rPr>
          <w:rFonts w:ascii="Calibri" w:hAnsi="Calibri" w:cs="Calibri"/>
        </w:rPr>
        <w:br/>
        <w:t>Заболеваемость населения отдельными болезнями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1"/>
        <w:gridCol w:w="849"/>
        <w:gridCol w:w="3118"/>
      </w:tblGrid>
      <w:tr w:rsidR="00EB2D12" w:rsidRPr="004272A3" w:rsidTr="00EB2D12">
        <w:trPr>
          <w:cantSplit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EB2D12" w:rsidRPr="004272A3" w:rsidRDefault="00EB2D12" w:rsidP="00027A0B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B2D12" w:rsidRPr="004272A3" w:rsidRDefault="00EB2D12" w:rsidP="00EB2D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2010</w:t>
            </w:r>
            <w:r w:rsidRPr="004272A3">
              <w:rPr>
                <w:rFonts w:ascii="Calibri" w:hAnsi="Calibri" w:cs="Calibri"/>
                <w:b/>
                <w:noProof w:val="0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B2D12" w:rsidRPr="004272A3" w:rsidRDefault="00EB2D12" w:rsidP="00EB2D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B2D12" w:rsidRPr="004272A3" w:rsidRDefault="00EB2D12" w:rsidP="00EB2D1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B2D12" w:rsidRPr="004272A3" w:rsidRDefault="00EB2D12" w:rsidP="00EB2D1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EB2D12" w:rsidRPr="004272A3" w:rsidRDefault="00EB2D12" w:rsidP="00EB2D1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  <w:r w:rsidRPr="004272A3">
              <w:rPr>
                <w:rFonts w:ascii="Calibri" w:hAnsi="Calibri" w:cs="Calibri"/>
                <w:b/>
                <w:noProof w:val="0"/>
              </w:rPr>
              <w:t>*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EB2D12" w:rsidRPr="004272A3" w:rsidRDefault="00EB2D12" w:rsidP="00027A0B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Қатерлі жаңа өскінмен ауыратындар саны: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злокачественными новообразованиями:</w:t>
            </w:r>
          </w:p>
        </w:tc>
      </w:tr>
      <w:tr w:rsidR="00EB2D12" w:rsidRPr="004272A3" w:rsidTr="00027A0B">
        <w:trPr>
          <w:cantSplit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емдеу-алдын алу мекемелерінде есепте тұрғандар (жыл соңына)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146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en-US"/>
              </w:rPr>
              <w:t>150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состоявших на учете в лечебно-профилактических учреждениях (на конец года)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881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849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853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864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на 100000 населения </w:t>
            </w:r>
          </w:p>
        </w:tc>
      </w:tr>
      <w:tr w:rsidR="00EB2D12" w:rsidRPr="004272A3" w:rsidTr="00027A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32</w:t>
            </w:r>
            <w:r w:rsidRPr="004272A3">
              <w:rPr>
                <w:rFonts w:ascii="Calibri" w:hAnsi="Calibri" w:cs="Calibri"/>
                <w:lang w:val="ru-RU"/>
              </w:rPr>
              <w:t>,</w:t>
            </w:r>
            <w:r w:rsidRPr="004272A3"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33,0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4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Емдеу-алдын алу ұйымдарында өршіген туберкулезбен есепте тұрған аурулар саны (жыл соңына),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23,3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активным туберкулезом, состоявших на учете в лечебно-профилактических организациях (на конец года),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1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бірінші рет қойылған диагнозбен (бір жылда), барлығы, мың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5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</w:rPr>
              <w:t>Алкоголь қолдану салдарынан емдеу-алдын алу ұйымдарында есепте тұрған психика және тәртібі бұзылған аурулар саны (жыл соңына)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</w:rPr>
              <w:t>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психически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и поведенчески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расстройства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в результате употребления алкоголя: состоявших на учете в лечебно-профилактических организациях (на конец года)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1 432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1 130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1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41,1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36,3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301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12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Есірткі заттар мен ұшпалы еріткіштер қолдану салдарынан емдеу-алдын алу ұйымдарында есепте тұрған психика және тәртібі бұзылған аурулар саны (жыл соңына)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</w:rPr>
              <w:t>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39,5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психически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и поведенчески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расстройства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в результате употребления наркотических веществ и летучих растворителей: состоявших на учете в лечебно-профилактических организациях (на конец года)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304,0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230,3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196,6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1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6,3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37,0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jc w:val="right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31,5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</w:tbl>
    <w:p w:rsidR="00FE59F4" w:rsidRPr="004272A3" w:rsidRDefault="00FE59F4" w:rsidP="00FE59F4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 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0"/>
        <w:gridCol w:w="850"/>
        <w:gridCol w:w="3118"/>
      </w:tblGrid>
      <w:tr w:rsidR="00EB2D12" w:rsidRPr="004272A3" w:rsidTr="00963B12">
        <w:trPr>
          <w:trHeight w:val="53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EB2D12" w:rsidRPr="004272A3" w:rsidRDefault="00EB2D12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2015</w:t>
            </w:r>
            <w:r w:rsidRPr="004272A3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2016</w:t>
            </w:r>
            <w:r w:rsidRPr="004272A3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2017</w:t>
            </w:r>
            <w:r w:rsidRPr="004272A3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  <w:r w:rsidRPr="004272A3">
              <w:rPr>
                <w:rFonts w:ascii="Calibri" w:hAnsi="Calibri" w:cs="Calibri"/>
                <w:lang w:val="en-US"/>
              </w:rPr>
              <w:t>*</w:t>
            </w:r>
          </w:p>
        </w:tc>
        <w:tc>
          <w:tcPr>
            <w:tcW w:w="850" w:type="dxa"/>
            <w:tcBorders>
              <w:bottom w:val="nil"/>
            </w:tcBorders>
          </w:tcPr>
          <w:p w:rsidR="00EB2D12" w:rsidRPr="004272A3" w:rsidRDefault="00EB2D12" w:rsidP="00963B1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EB2D12" w:rsidRPr="004272A3" w:rsidRDefault="00EB2D12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EB2D12" w:rsidRPr="004272A3" w:rsidTr="00027A0B">
        <w:trPr>
          <w:trHeight w:val="258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Қатерлі жаңа өскінмен ауыратындар саны: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злокачественными новообразованиями:</w:t>
            </w:r>
          </w:p>
        </w:tc>
      </w:tr>
      <w:tr w:rsidR="00EB2D12" w:rsidRPr="004272A3" w:rsidTr="00027A0B">
        <w:trPr>
          <w:cantSplit/>
          <w:trHeight w:val="9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емдеу-алдын алу мекемелерінде есепте тұрғандар (жыл соңына)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186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состоявших на учете в лечебно-профилактических учреждениях (на конец года)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946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1 000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на 100000 населения </w:t>
            </w:r>
          </w:p>
        </w:tc>
      </w:tr>
      <w:tr w:rsidR="00EB2D12" w:rsidRPr="004272A3" w:rsidTr="00027A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36</w:t>
            </w:r>
            <w:r w:rsidRPr="004272A3">
              <w:rPr>
                <w:rFonts w:ascii="Calibri" w:hAnsi="Calibri" w:cs="Calibri"/>
                <w:lang w:val="ru-RU"/>
              </w:rPr>
              <w:t>,</w:t>
            </w:r>
            <w:r w:rsidRPr="004272A3">
              <w:rPr>
                <w:rFonts w:ascii="Calibri" w:hAnsi="Calibri" w:cs="Calibri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36,8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ru-RU"/>
              </w:rPr>
              <w:t>3</w:t>
            </w:r>
            <w:r w:rsidRPr="004272A3">
              <w:rPr>
                <w:rFonts w:ascii="Calibri" w:hAnsi="Calibri" w:cs="Calibri"/>
                <w:lang w:val="en-US"/>
              </w:rPr>
              <w:t>5</w:t>
            </w:r>
            <w:r w:rsidRPr="004272A3">
              <w:rPr>
                <w:rFonts w:ascii="Calibri" w:hAnsi="Calibri" w:cs="Calibri"/>
                <w:lang w:val="ru-RU"/>
              </w:rPr>
              <w:t>,</w:t>
            </w:r>
            <w:r w:rsidRPr="004272A3">
              <w:rPr>
                <w:rFonts w:ascii="Calibri" w:hAnsi="Calibri" w:cs="Calibri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35,2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208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ru-RU"/>
              </w:rPr>
              <w:t>19</w:t>
            </w:r>
            <w:r w:rsidRPr="004272A3">
              <w:rPr>
                <w:rFonts w:ascii="Calibri" w:hAnsi="Calibri" w:cs="Calibri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6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190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100 000 человек населения</w:t>
            </w:r>
          </w:p>
        </w:tc>
      </w:tr>
      <w:tr w:rsidR="00EB2D12" w:rsidRPr="004272A3" w:rsidTr="00027A0B">
        <w:trPr>
          <w:cantSplit/>
          <w:trHeight w:val="13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Емдеу-алдын алу ұйымдарында өршіген туберкулезбен есепте тұрған аурулар саны (жыл соңына),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en-US"/>
              </w:rPr>
              <w:t>19</w:t>
            </w:r>
            <w:r w:rsidRPr="004272A3">
              <w:rPr>
                <w:rFonts w:ascii="Calibri" w:hAnsi="Calibri" w:cs="Calibri"/>
                <w:lang w:val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13,9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активным туберкулезом, состоявших на учете в лечебно-профилактических организациях (на конец года),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75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бірінші рет қойылған диагнозбен (бір жылда), барлығы, мың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8,4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 человек</w:t>
            </w:r>
          </w:p>
        </w:tc>
      </w:tr>
      <w:tr w:rsidR="00EB2D12" w:rsidRPr="004272A3" w:rsidTr="00027A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46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6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Алкоголь қолдану салдарынан емдеу-алдын алу ұйымдарында есепте тұрған психика және тәртібі бұзылған аурулар саны (жыл соңына)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</w:rPr>
              <w:t>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99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психически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и поведенчески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расстройства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в результате употребления алкоголя: состоявших на учете в лечебно-профилактических организациях (на конец года) всего, тыс. человек</w:t>
            </w:r>
          </w:p>
        </w:tc>
      </w:tr>
      <w:tr w:rsidR="00EB2D12" w:rsidRPr="004272A3" w:rsidTr="00027A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88</w:t>
            </w:r>
            <w:r w:rsidRPr="004272A3"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ru-RU"/>
              </w:rPr>
              <w:t>61</w:t>
            </w:r>
            <w:r w:rsidRPr="004272A3">
              <w:rPr>
                <w:rFonts w:ascii="Calibri" w:hAnsi="Calibri" w:cs="Calibri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537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32,4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12,8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 впервые установленным диагнозом (за год) всего, тыс. человек</w:t>
            </w:r>
          </w:p>
        </w:tc>
      </w:tr>
      <w:tr w:rsidR="00EB2D12" w:rsidRPr="004272A3" w:rsidTr="00027A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69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12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Есірткі заттар мен ұшпалы еріткіштер қолдану салдарынан емдеу-алдын алу ұйымдарында есепте тұрған психика және тәртібі бұзылған аурулар саны (жыл соңына)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</w:rPr>
              <w:t>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22,1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больных психически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и поведенчески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расстройства</w:t>
            </w:r>
            <w:r w:rsidRPr="004272A3">
              <w:rPr>
                <w:rFonts w:ascii="Calibri" w:hAnsi="Calibri" w:cs="Calibri"/>
                <w:noProof w:val="0"/>
              </w:rPr>
              <w:t>ми</w:t>
            </w:r>
            <w:r w:rsidRPr="004272A3">
              <w:rPr>
                <w:rFonts w:ascii="Calibri" w:hAnsi="Calibri" w:cs="Calibri"/>
              </w:rPr>
              <w:t xml:space="preserve"> в результате употребления наркотических веществ и летучих растворителей: состоявших на учете в лечебно-профилактических организациях (на конец года) всего, тыс. человек</w:t>
            </w:r>
          </w:p>
        </w:tc>
      </w:tr>
      <w:tr w:rsidR="00EB2D12" w:rsidRPr="004272A3" w:rsidTr="00027A0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177,9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13</w:t>
            </w:r>
            <w:r w:rsidRPr="004272A3">
              <w:rPr>
                <w:rFonts w:ascii="Calibri" w:hAnsi="Calibri" w:cs="Calibri"/>
                <w:lang w:val="en-US"/>
              </w:rPr>
              <w:t>9</w:t>
            </w:r>
            <w:r w:rsidRPr="004272A3">
              <w:rPr>
                <w:rFonts w:ascii="Calibri" w:hAnsi="Calibri" w:cs="Calibri"/>
                <w:lang w:val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249,4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100000 человек населения</w:t>
            </w:r>
          </w:p>
        </w:tc>
      </w:tr>
      <w:tr w:rsidR="00EB2D12" w:rsidRPr="004272A3" w:rsidTr="00027A0B">
        <w:trPr>
          <w:cantSplit/>
          <w:trHeight w:val="6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Cs w:val="16"/>
                <w:lang w:val="ru-RU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Cs w:val="16"/>
                <w:lang w:val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lang w:val="ru-RU"/>
              </w:rPr>
            </w:pPr>
            <w:r w:rsidRPr="004272A3">
              <w:rPr>
                <w:rFonts w:ascii="Calibri" w:hAnsi="Calibri" w:cs="Calibri"/>
                <w:lang w:val="ru-RU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3,1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 впервые установленным диагнозом (за год) всего, человек</w:t>
            </w:r>
          </w:p>
        </w:tc>
      </w:tr>
      <w:tr w:rsidR="00EB2D12" w:rsidRPr="004272A3" w:rsidTr="00027A0B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Cs w:val="16"/>
                <w:lang w:val="ru-RU"/>
              </w:rPr>
              <w:t>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Cs w:val="16"/>
                <w:lang w:val="ru-RU"/>
              </w:rPr>
              <w:t>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Stolbetc"/>
              <w:rPr>
                <w:rFonts w:ascii="Calibri" w:hAnsi="Calibri" w:cs="Calibri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Cs w:val="16"/>
                <w:lang w:val="ru-RU"/>
              </w:rPr>
              <w:t>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jc w:val="right"/>
              <w:rPr>
                <w:rFonts w:ascii="Calibri" w:hAnsi="Calibri" w:cs="Calibri"/>
                <w:noProof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z w:val="16"/>
                <w:lang w:val="kk-KZ"/>
              </w:rPr>
              <w:t>35,1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2D12" w:rsidRPr="004272A3" w:rsidRDefault="00EB2D12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на 100000 человек населения</w:t>
            </w:r>
          </w:p>
        </w:tc>
      </w:tr>
    </w:tbl>
    <w:p w:rsidR="00FE59F4" w:rsidRPr="004272A3" w:rsidRDefault="00FE59F4" w:rsidP="00FE59F4">
      <w:pPr>
        <w:pStyle w:val="a9"/>
        <w:spacing w:before="0" w:after="0"/>
        <w:ind w:left="284" w:firstLine="0"/>
        <w:jc w:val="left"/>
        <w:rPr>
          <w:rFonts w:ascii="Calibri" w:hAnsi="Calibri" w:cs="Calibri"/>
          <w:b w:val="0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b w:val="0"/>
          <w:i/>
          <w:sz w:val="16"/>
          <w:szCs w:val="16"/>
          <w:lang w:val="kk-KZ"/>
        </w:rPr>
        <w:t>* Қазақстан Республикасы Денсаулық сақтау министрлігінің деректері бойынша.</w:t>
      </w:r>
    </w:p>
    <w:p w:rsidR="00FE59F4" w:rsidRPr="004272A3" w:rsidRDefault="00FE59F4" w:rsidP="00FE59F4">
      <w:pPr>
        <w:pStyle w:val="a9"/>
        <w:spacing w:before="0" w:after="0"/>
        <w:ind w:left="284" w:firstLine="0"/>
        <w:jc w:val="left"/>
        <w:rPr>
          <w:rFonts w:ascii="Calibri" w:hAnsi="Calibri" w:cs="Calibri"/>
          <w:b w:val="0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b w:val="0"/>
          <w:i/>
          <w:sz w:val="16"/>
          <w:szCs w:val="16"/>
          <w:lang w:val="kk-KZ"/>
        </w:rPr>
        <w:t>По данным Министерства здравоохранения Республики Казахстан.</w:t>
      </w:r>
    </w:p>
    <w:p w:rsidR="00FE59F4" w:rsidRPr="004272A3" w:rsidRDefault="00FE59F4" w:rsidP="00FE59F4">
      <w:pPr>
        <w:pStyle w:val="21"/>
        <w:rPr>
          <w:rFonts w:ascii="Calibri" w:hAnsi="Calibri" w:cs="Calibri"/>
          <w:sz w:val="24"/>
          <w:szCs w:val="24"/>
          <w:lang w:val="kk-KZ"/>
        </w:rPr>
      </w:pPr>
      <w:proofErr w:type="spellStart"/>
      <w:r w:rsidRPr="004272A3">
        <w:rPr>
          <w:rFonts w:ascii="Calibri" w:hAnsi="Calibri" w:cs="Calibri"/>
          <w:sz w:val="24"/>
          <w:szCs w:val="24"/>
        </w:rPr>
        <w:lastRenderedPageBreak/>
        <w:t>Білім</w:t>
      </w:r>
      <w:proofErr w:type="spellEnd"/>
      <w:r w:rsidRPr="004272A3">
        <w:rPr>
          <w:rFonts w:ascii="Calibri" w:hAnsi="Calibri" w:cs="Calibri"/>
          <w:sz w:val="24"/>
          <w:szCs w:val="24"/>
        </w:rPr>
        <w:t xml:space="preserve"> беру</w:t>
      </w:r>
      <w:r w:rsidR="0011099A" w:rsidRPr="004272A3">
        <w:rPr>
          <w:rFonts w:ascii="Calibri" w:hAnsi="Calibri" w:cs="Calibri"/>
          <w:sz w:val="24"/>
          <w:szCs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  <w:szCs w:val="24"/>
        </w:rPr>
        <w:br/>
      </w:r>
      <w:r w:rsidR="0011099A" w:rsidRPr="004272A3">
        <w:rPr>
          <w:rFonts w:ascii="Calibri" w:hAnsi="Calibri" w:cs="Calibri"/>
          <w:sz w:val="24"/>
          <w:szCs w:val="24"/>
          <w:lang w:val="kk-KZ"/>
        </w:rPr>
        <w:t>Статистика о</w:t>
      </w:r>
      <w:proofErr w:type="spellStart"/>
      <w:r w:rsidRPr="004272A3">
        <w:rPr>
          <w:rFonts w:ascii="Calibri" w:hAnsi="Calibri" w:cs="Calibri"/>
          <w:sz w:val="24"/>
          <w:szCs w:val="24"/>
        </w:rPr>
        <w:t>бразовани</w:t>
      </w:r>
      <w:proofErr w:type="spellEnd"/>
      <w:r w:rsidR="0011099A" w:rsidRPr="004272A3">
        <w:rPr>
          <w:rFonts w:ascii="Calibri" w:hAnsi="Calibri" w:cs="Calibri"/>
          <w:sz w:val="24"/>
          <w:szCs w:val="24"/>
          <w:lang w:val="kk-KZ"/>
        </w:rPr>
        <w:t>я</w:t>
      </w:r>
    </w:p>
    <w:p w:rsidR="00FE59F4" w:rsidRPr="004272A3" w:rsidRDefault="00FE59F4" w:rsidP="00FE59F4">
      <w:pPr>
        <w:pStyle w:val="a9"/>
        <w:ind w:firstLine="0"/>
        <w:rPr>
          <w:rFonts w:ascii="Calibri" w:hAnsi="Calibri" w:cs="Calibri"/>
          <w:vertAlign w:val="superscript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5</w:t>
      </w:r>
      <w:r w:rsidRPr="004272A3">
        <w:rPr>
          <w:rFonts w:ascii="Calibri" w:hAnsi="Calibri" w:cs="Calibri"/>
        </w:rPr>
        <w:t xml:space="preserve"> Күндізгі жалпы білім беретін мектептер</w:t>
      </w:r>
      <w:r w:rsidRPr="004272A3">
        <w:rPr>
          <w:rFonts w:ascii="Calibri" w:hAnsi="Calibri" w:cs="Calibri"/>
        </w:rPr>
        <w:br/>
        <w:t>Дневные общеобразовательные школы</w:t>
      </w:r>
    </w:p>
    <w:p w:rsidR="00FE59F4" w:rsidRPr="004272A3" w:rsidRDefault="00FE59F4" w:rsidP="00FE59F4">
      <w:pPr>
        <w:pStyle w:val="a5"/>
        <w:spacing w:after="0"/>
        <w:ind w:left="-142" w:firstLine="142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оқу жылының басына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   </w:t>
      </w:r>
      <w:r w:rsidRPr="004272A3">
        <w:rPr>
          <w:rFonts w:ascii="Calibri" w:hAnsi="Calibri" w:cs="Calibri"/>
          <w:snapToGrid w:val="0"/>
        </w:rPr>
        <w:t>на начало учебного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FE59F4" w:rsidRPr="004272A3" w:rsidTr="00027A0B">
        <w:trPr>
          <w:cantSplit/>
        </w:trPr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2010/2011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2011/2012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2012/2013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2013/2014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2014/2015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Мектептер саны, мың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школ, тыс.</w:t>
            </w:r>
          </w:p>
        </w:tc>
      </w:tr>
      <w:tr w:rsidR="00FE59F4" w:rsidRPr="004272A3" w:rsidTr="00027A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Оқушылар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2 531,0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2 522,8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2 533,9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2 581,6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2 668,2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оның ішінде 10-11 (12)</w:t>
            </w:r>
            <w:r w:rsidR="004A1F94"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сыныптарда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в 10-11 (12) классах</w:t>
            </w:r>
          </w:p>
        </w:tc>
      </w:tr>
      <w:tr w:rsidR="00FE59F4" w:rsidRPr="004272A3" w:rsidTr="00027A0B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Мұғалімдер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учителей, тыс. человек</w:t>
            </w:r>
          </w:p>
        </w:tc>
      </w:tr>
    </w:tbl>
    <w:p w:rsidR="00FE59F4" w:rsidRPr="004272A3" w:rsidRDefault="00FE59F4" w:rsidP="00FE59F4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FE59F4" w:rsidRPr="004272A3" w:rsidTr="00027A0B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2015/2016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2016/2017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2017/2018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2018/2019</w:t>
            </w:r>
          </w:p>
        </w:tc>
        <w:tc>
          <w:tcPr>
            <w:tcW w:w="1134" w:type="dxa"/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2019/2020</w:t>
            </w:r>
          </w:p>
        </w:tc>
        <w:tc>
          <w:tcPr>
            <w:tcW w:w="2268" w:type="dxa"/>
            <w:tcBorders>
              <w:right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Мектептер саны, мың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школ, тыс.</w:t>
            </w:r>
          </w:p>
        </w:tc>
      </w:tr>
      <w:tr w:rsidR="00FE59F4" w:rsidRPr="004272A3" w:rsidTr="00027A0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Оқушылар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2 785,3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2 917,80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3 039,1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3 175,9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3 327,8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учащихся, тыс. человек</w:t>
            </w:r>
          </w:p>
        </w:tc>
      </w:tr>
      <w:tr w:rsidR="00FE59F4" w:rsidRPr="004272A3" w:rsidTr="00027A0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10-11 (12) сыныптарда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в 10-11 (12) классах</w:t>
            </w:r>
          </w:p>
        </w:tc>
      </w:tr>
      <w:tr w:rsidR="00FE59F4" w:rsidRPr="004272A3" w:rsidTr="00027A0B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Мұғалімдер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учителей, тыс. человек</w:t>
            </w:r>
          </w:p>
        </w:tc>
      </w:tr>
    </w:tbl>
    <w:p w:rsidR="00FE59F4" w:rsidRPr="004272A3" w:rsidRDefault="00FE59F4" w:rsidP="00FE59F4">
      <w:pPr>
        <w:pStyle w:val="a9"/>
        <w:spacing w:after="0"/>
        <w:rPr>
          <w:rFonts w:ascii="Calibri" w:hAnsi="Calibri" w:cs="Calibri"/>
          <w:snapToGrid w:val="0"/>
        </w:rPr>
      </w:pPr>
      <w:r w:rsidRPr="004272A3">
        <w:rPr>
          <w:rFonts w:ascii="Calibri" w:hAnsi="Calibri" w:cs="Calibri"/>
          <w:snapToGrid w:val="0"/>
        </w:rPr>
        <w:t>11.</w:t>
      </w:r>
      <w:r w:rsidRPr="004272A3">
        <w:rPr>
          <w:rFonts w:ascii="Calibri" w:hAnsi="Calibri" w:cs="Calibri"/>
          <w:snapToGrid w:val="0"/>
          <w:lang w:val="kk-KZ"/>
        </w:rPr>
        <w:t>6</w:t>
      </w:r>
      <w:r w:rsidRPr="004272A3">
        <w:rPr>
          <w:rFonts w:ascii="Calibri" w:hAnsi="Calibri" w:cs="Calibri"/>
          <w:snapToGrid w:val="0"/>
        </w:rPr>
        <w:t xml:space="preserve"> Гимназиялар </w:t>
      </w:r>
      <w:r w:rsidRPr="004272A3">
        <w:rPr>
          <w:rFonts w:ascii="Calibri" w:hAnsi="Calibri" w:cs="Calibri"/>
        </w:rPr>
        <w:t xml:space="preserve">және </w:t>
      </w:r>
      <w:r w:rsidRPr="004272A3">
        <w:rPr>
          <w:rFonts w:ascii="Calibri" w:hAnsi="Calibri" w:cs="Calibri"/>
          <w:snapToGrid w:val="0"/>
        </w:rPr>
        <w:t>лицейлер*</w:t>
      </w:r>
      <w:r w:rsidRPr="004272A3">
        <w:rPr>
          <w:rFonts w:ascii="Calibri" w:hAnsi="Calibri" w:cs="Calibri"/>
          <w:snapToGrid w:val="0"/>
        </w:rPr>
        <w:br/>
        <w:t>Гимназии и лицеи*</w:t>
      </w:r>
    </w:p>
    <w:p w:rsidR="00FE59F4" w:rsidRPr="004272A3" w:rsidRDefault="00FE59F4" w:rsidP="00FE59F4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оқу жылының басына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   </w:t>
      </w:r>
      <w:r w:rsidRPr="004272A3">
        <w:rPr>
          <w:rFonts w:ascii="Calibri" w:hAnsi="Calibri" w:cs="Calibri"/>
          <w:snapToGrid w:val="0"/>
        </w:rPr>
        <w:t>на начало учебного года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FE59F4" w:rsidRPr="004272A3" w:rsidTr="00027A0B"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2010/2011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2011/2012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2012/2013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2013/2014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</w:rPr>
              <w:t>2014/20</w:t>
            </w:r>
            <w:r w:rsidRPr="004272A3">
              <w:rPr>
                <w:rFonts w:ascii="Calibri" w:hAnsi="Calibri" w:cs="Calibri"/>
                <w:lang w:val="en-US"/>
              </w:rPr>
              <w:t>1</w:t>
            </w:r>
            <w:r w:rsidRPr="004272A3">
              <w:rPr>
                <w:rFonts w:ascii="Calibri" w:hAnsi="Calibri" w:cs="Calibri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auto"/>
              <w:right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Гимназиялар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гимназий</w:t>
            </w:r>
          </w:p>
        </w:tc>
      </w:tr>
      <w:tr w:rsidR="00FE59F4" w:rsidRPr="004272A3" w:rsidTr="00027A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 в них, тыс. человек</w:t>
            </w:r>
          </w:p>
        </w:tc>
      </w:tr>
      <w:tr w:rsidR="00FE59F4" w:rsidRPr="004272A3" w:rsidTr="00027A0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Лицейлер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лицеев</w:t>
            </w:r>
          </w:p>
        </w:tc>
      </w:tr>
      <w:tr w:rsidR="00FE59F4" w:rsidRPr="004272A3" w:rsidTr="00027A0B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70,6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 в них, тыс. человек</w:t>
            </w:r>
          </w:p>
        </w:tc>
      </w:tr>
    </w:tbl>
    <w:p w:rsidR="00FE59F4" w:rsidRPr="004272A3" w:rsidRDefault="00FE59F4" w:rsidP="00FE59F4">
      <w:pPr>
        <w:pStyle w:val="Naimenovanie"/>
        <w:spacing w:before="0" w:after="0"/>
        <w:ind w:left="-142" w:firstLine="142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3"/>
        <w:gridCol w:w="992"/>
        <w:gridCol w:w="992"/>
        <w:gridCol w:w="2693"/>
      </w:tblGrid>
      <w:tr w:rsidR="00FE59F4" w:rsidRPr="004272A3" w:rsidTr="00027A0B">
        <w:trPr>
          <w:cantSplit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2015/2016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2016/2017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2017/2018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2018/2019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2019/2020</w:t>
            </w:r>
          </w:p>
        </w:tc>
        <w:tc>
          <w:tcPr>
            <w:tcW w:w="2693" w:type="dxa"/>
            <w:tcBorders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Гимназиялар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139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121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120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гимназий</w:t>
            </w:r>
          </w:p>
        </w:tc>
      </w:tr>
      <w:tr w:rsidR="00FE59F4" w:rsidRPr="004272A3" w:rsidTr="00027A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114</w:t>
            </w:r>
            <w:r w:rsidRPr="004272A3">
              <w:rPr>
                <w:rFonts w:ascii="Calibri" w:hAnsi="Calibri" w:cs="Calibri"/>
                <w:noProof w:val="0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113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130,0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 в них,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Лицейлер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лицеев</w:t>
            </w:r>
          </w:p>
        </w:tc>
      </w:tr>
      <w:tr w:rsidR="00FE59F4" w:rsidRPr="004272A3" w:rsidTr="00027A0B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43</w:t>
            </w:r>
            <w:r w:rsidRPr="004272A3">
              <w:rPr>
                <w:rFonts w:ascii="Calibri" w:hAnsi="Calibri" w:cs="Calibri"/>
                <w:noProof w:val="0"/>
              </w:rPr>
              <w:t>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43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53,3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 в них, тыс. человек</w:t>
            </w:r>
          </w:p>
        </w:tc>
      </w:tr>
    </w:tbl>
    <w:p w:rsidR="00FE59F4" w:rsidRPr="004272A3" w:rsidRDefault="00FE59F4" w:rsidP="00FE59F4">
      <w:pPr>
        <w:pStyle w:val="afffff6"/>
        <w:ind w:firstLine="284"/>
        <w:rPr>
          <w:rFonts w:ascii="Calibri" w:hAnsi="Calibri" w:cs="Calibri"/>
          <w:i/>
          <w:noProof/>
          <w:sz w:val="16"/>
          <w:szCs w:val="16"/>
        </w:rPr>
      </w:pPr>
      <w:r w:rsidRPr="004272A3">
        <w:rPr>
          <w:rFonts w:ascii="Calibri" w:hAnsi="Calibri" w:cs="Calibri"/>
          <w:i/>
          <w:noProof/>
          <w:sz w:val="16"/>
          <w:szCs w:val="16"/>
        </w:rPr>
        <w:t>* 2014 жылдан бастап Қазақстан Республикасы Білім және ғылым министрлігінің деректері бойынша.</w:t>
      </w:r>
    </w:p>
    <w:p w:rsidR="00FE59F4" w:rsidRPr="004272A3" w:rsidRDefault="00FE59F4" w:rsidP="00FE59F4">
      <w:pPr>
        <w:pStyle w:val="afffff6"/>
        <w:ind w:firstLine="284"/>
        <w:rPr>
          <w:rFonts w:ascii="Calibri" w:hAnsi="Calibri" w:cs="Calibri"/>
          <w:i/>
          <w:noProof/>
          <w:sz w:val="16"/>
          <w:szCs w:val="16"/>
        </w:rPr>
      </w:pPr>
      <w:r w:rsidRPr="004272A3">
        <w:rPr>
          <w:rFonts w:ascii="Calibri" w:hAnsi="Calibri" w:cs="Calibri"/>
          <w:i/>
          <w:noProof/>
          <w:sz w:val="16"/>
          <w:szCs w:val="16"/>
        </w:rPr>
        <w:t>С 2014г. по данным Министерства образования и науки Республики Казахстан.</w:t>
      </w:r>
    </w:p>
    <w:p w:rsidR="00FE59F4" w:rsidRPr="004272A3" w:rsidRDefault="00FE59F4" w:rsidP="00FE59F4">
      <w:pPr>
        <w:pStyle w:val="a9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7</w:t>
      </w:r>
      <w:r w:rsidRPr="004272A3">
        <w:rPr>
          <w:rFonts w:ascii="Calibri" w:hAnsi="Calibri" w:cs="Calibri"/>
        </w:rPr>
        <w:t xml:space="preserve"> Колледждер және жоғары оқу орындарының саны</w:t>
      </w:r>
      <w:r w:rsidRPr="004272A3">
        <w:rPr>
          <w:rFonts w:ascii="Calibri" w:hAnsi="Calibri" w:cs="Calibri"/>
        </w:rPr>
        <w:br/>
        <w:t>Число колледжей и высших учебных заведений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260"/>
        <w:gridCol w:w="3685"/>
      </w:tblGrid>
      <w:tr w:rsidR="00FE59F4" w:rsidRPr="004272A3" w:rsidTr="00027A0B">
        <w:trPr>
          <w:cantSplit/>
          <w:trHeight w:val="401"/>
        </w:trPr>
        <w:tc>
          <w:tcPr>
            <w:tcW w:w="3261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Колледждер</w:t>
            </w:r>
          </w:p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Колледжи</w:t>
            </w:r>
          </w:p>
        </w:tc>
        <w:tc>
          <w:tcPr>
            <w:tcW w:w="3685" w:type="dxa"/>
            <w:tcBorders>
              <w:right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Жоғары оқу орындары</w:t>
            </w:r>
          </w:p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Высшие учебные заведения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2010/2011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148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2011/2012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149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2012/2013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146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2013/2014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613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139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2014/2015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785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128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2015/2016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775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126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2016/2017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127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2017/2018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2018/2019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769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124</w:t>
            </w:r>
          </w:p>
        </w:tc>
      </w:tr>
      <w:tr w:rsidR="00FE59F4" w:rsidRPr="004272A3" w:rsidTr="00027A0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2019/2020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125</w:t>
            </w:r>
          </w:p>
        </w:tc>
      </w:tr>
    </w:tbl>
    <w:p w:rsidR="00FE59F4" w:rsidRPr="004272A3" w:rsidRDefault="00FE59F4" w:rsidP="00FE59F4">
      <w:pPr>
        <w:pStyle w:val="a9"/>
        <w:pageBreakBefore/>
        <w:spacing w:before="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lastRenderedPageBreak/>
        <w:t>11.</w:t>
      </w:r>
      <w:r w:rsidRPr="004272A3">
        <w:rPr>
          <w:rFonts w:ascii="Calibri" w:hAnsi="Calibri" w:cs="Calibri"/>
          <w:lang w:val="kk-KZ"/>
        </w:rPr>
        <w:t>8</w:t>
      </w:r>
      <w:r w:rsidRPr="004272A3">
        <w:rPr>
          <w:rFonts w:ascii="Calibri" w:hAnsi="Calibri" w:cs="Calibri"/>
        </w:rPr>
        <w:t xml:space="preserve"> Мемлекеттік емес колледждер*</w:t>
      </w:r>
      <w:r w:rsidRPr="004272A3">
        <w:rPr>
          <w:rFonts w:ascii="Calibri" w:hAnsi="Calibri" w:cs="Calibri"/>
        </w:rPr>
        <w:br/>
        <w:t>Негосударственные колледжи*</w:t>
      </w:r>
    </w:p>
    <w:p w:rsidR="00FE59F4" w:rsidRPr="004272A3" w:rsidRDefault="00FE59F4" w:rsidP="00FE59F4">
      <w:pPr>
        <w:pStyle w:val="a5"/>
        <w:spacing w:before="0"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оқу жылының басына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    </w:t>
      </w:r>
      <w:r w:rsidRPr="004272A3">
        <w:rPr>
          <w:rFonts w:ascii="Calibri" w:hAnsi="Calibri" w:cs="Calibri"/>
        </w:rPr>
        <w:t>на начало учебного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4252"/>
      </w:tblGrid>
      <w:tr w:rsidR="00FE59F4" w:rsidRPr="004272A3" w:rsidTr="00027A0B">
        <w:trPr>
          <w:cantSplit/>
        </w:trPr>
        <w:tc>
          <w:tcPr>
            <w:tcW w:w="4678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2010/2011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rPr>
          <w:cantSplit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Оқу орындарының саны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334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учебных заведений</w:t>
            </w:r>
          </w:p>
        </w:tc>
      </w:tr>
      <w:tr w:rsidR="00FE59F4" w:rsidRPr="004272A3" w:rsidTr="00027A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Барлық оқушылар саны, мың адам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255,0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 всего,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Қабылданған оқушылар, мың адам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91,9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учащихся, тыс. человек</w:t>
            </w:r>
          </w:p>
        </w:tc>
      </w:tr>
      <w:tr w:rsidR="00FE59F4" w:rsidRPr="004272A3" w:rsidTr="00027A0B">
        <w:trPr>
          <w:cantSplit/>
          <w:trHeight w:val="63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Бітірген мамандар, мың адам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81,6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Выпущено специалистов, тыс. человек</w:t>
            </w:r>
          </w:p>
        </w:tc>
      </w:tr>
    </w:tbl>
    <w:p w:rsidR="00FE59F4" w:rsidRPr="004272A3" w:rsidRDefault="00FE59F4" w:rsidP="00FE59F4">
      <w:pPr>
        <w:pStyle w:val="a4"/>
        <w:spacing w:before="0"/>
        <w:ind w:left="284"/>
        <w:rPr>
          <w:rFonts w:ascii="Calibri" w:hAnsi="Calibri" w:cs="Calibri"/>
        </w:rPr>
      </w:pPr>
      <w:r w:rsidRPr="004272A3">
        <w:rPr>
          <w:rFonts w:ascii="Calibri" w:hAnsi="Calibri" w:cs="Calibri"/>
        </w:rPr>
        <w:t>* Меншіктің жеке нысанындағы және басқа мемлекеттердің, олардың заңды тұлғалары мен азаматтарының меншігіндегі колледждерді қоса.</w:t>
      </w:r>
      <w:r w:rsidRPr="004272A3">
        <w:rPr>
          <w:rFonts w:ascii="Calibri" w:hAnsi="Calibri" w:cs="Calibri"/>
        </w:rPr>
        <w:br/>
        <w:t>Включая колледжи частной формы собственности и собственность других государств их юридических лиц и граждан.</w:t>
      </w:r>
    </w:p>
    <w:p w:rsidR="00FE59F4" w:rsidRPr="004272A3" w:rsidRDefault="00FE59F4" w:rsidP="00FE59F4">
      <w:pPr>
        <w:pStyle w:val="a9"/>
        <w:shd w:val="clear" w:color="auto" w:fill="FFFFFF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9</w:t>
      </w:r>
      <w:r w:rsidRPr="004272A3">
        <w:rPr>
          <w:rFonts w:ascii="Calibri" w:hAnsi="Calibri" w:cs="Calibri"/>
        </w:rPr>
        <w:t xml:space="preserve"> Мемлекеттік емес техникалық және кәсіптік білім беретін оқу орындары*</w:t>
      </w:r>
      <w:r w:rsidRPr="004272A3">
        <w:rPr>
          <w:rFonts w:ascii="Calibri" w:hAnsi="Calibri" w:cs="Calibri"/>
        </w:rPr>
        <w:br/>
        <w:t xml:space="preserve">Негосударственные учебные заведения технического и профессионального образования* </w:t>
      </w:r>
    </w:p>
    <w:p w:rsidR="00FE59F4" w:rsidRPr="004272A3" w:rsidRDefault="00FE59F4" w:rsidP="00FE59F4">
      <w:pPr>
        <w:pStyle w:val="a5"/>
        <w:spacing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оқу жылының басына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    </w:t>
      </w:r>
      <w:r w:rsidRPr="004272A3">
        <w:rPr>
          <w:rFonts w:ascii="Calibri" w:hAnsi="Calibri" w:cs="Calibri"/>
        </w:rPr>
        <w:t>на начало учебного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912"/>
        <w:gridCol w:w="850"/>
        <w:gridCol w:w="851"/>
        <w:gridCol w:w="850"/>
        <w:gridCol w:w="851"/>
        <w:gridCol w:w="850"/>
        <w:gridCol w:w="851"/>
        <w:gridCol w:w="850"/>
        <w:gridCol w:w="851"/>
        <w:gridCol w:w="1275"/>
      </w:tblGrid>
      <w:tr w:rsidR="00FE59F4" w:rsidRPr="004272A3" w:rsidTr="00027A0B">
        <w:trPr>
          <w:trHeight w:val="233"/>
        </w:trPr>
        <w:tc>
          <w:tcPr>
            <w:tcW w:w="1215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ind w:left="-47" w:right="-9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2011/2012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d"/>
              <w:ind w:left="-123" w:right="-158"/>
              <w:jc w:val="center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2012/2013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d"/>
              <w:ind w:left="-58" w:right="-81"/>
              <w:jc w:val="center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2013/2014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d"/>
              <w:ind w:left="-135" w:right="-147"/>
              <w:jc w:val="center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2014/2015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ind w:left="-108" w:right="-108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2015/2016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ind w:left="-108" w:right="-135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2016/2017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ind w:left="-108" w:right="-108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2017/2018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ind w:left="-108" w:right="-124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2018/2019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ind w:left="-108" w:right="-48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2019/2020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Оқу орындарының саны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336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336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327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324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325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313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учебных заведений</w:t>
            </w:r>
          </w:p>
        </w:tc>
      </w:tr>
      <w:tr w:rsidR="00FE59F4" w:rsidRPr="004272A3" w:rsidTr="00027A0B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Барлық оқушылар саны,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207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учащихся всего, тыс. человек</w:t>
            </w:r>
          </w:p>
        </w:tc>
      </w:tr>
      <w:tr w:rsidR="00FE59F4" w:rsidRPr="004272A3" w:rsidTr="00027A0B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Қабылданған оқушылар,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учащихся, тыс. человек</w:t>
            </w:r>
          </w:p>
        </w:tc>
      </w:tr>
      <w:tr w:rsidR="00FE59F4" w:rsidRPr="004272A3" w:rsidTr="00027A0B"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Бітірген мамандар,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Выпущено специалистов, тыс. человек</w:t>
            </w:r>
          </w:p>
        </w:tc>
      </w:tr>
    </w:tbl>
    <w:p w:rsidR="00FE59F4" w:rsidRPr="004272A3" w:rsidRDefault="00FE59F4" w:rsidP="00FE59F4">
      <w:pPr>
        <w:pStyle w:val="a4"/>
        <w:spacing w:before="0"/>
        <w:ind w:left="284"/>
        <w:rPr>
          <w:rFonts w:ascii="Calibri" w:hAnsi="Calibri" w:cs="Calibri"/>
        </w:rPr>
      </w:pPr>
      <w:r w:rsidRPr="004272A3">
        <w:rPr>
          <w:rFonts w:ascii="Calibri" w:hAnsi="Calibri" w:cs="Calibri"/>
          <w:vertAlign w:val="superscript"/>
        </w:rPr>
        <w:t>*</w:t>
      </w:r>
      <w:r w:rsidRPr="004272A3">
        <w:rPr>
          <w:rFonts w:ascii="Calibri" w:hAnsi="Calibri" w:cs="Calibri"/>
        </w:rPr>
        <w:t xml:space="preserve"> Меншіктің жеке нысанындағы және басқа мемлекеттердің, олардың заңды тұлғалары мен азаматтарының меншігіндегі оқу орындарды қоса.</w:t>
      </w:r>
      <w:r w:rsidRPr="004272A3">
        <w:rPr>
          <w:rFonts w:ascii="Calibri" w:hAnsi="Calibri" w:cs="Calibri"/>
        </w:rPr>
        <w:br/>
        <w:t>Включая учебные заведения частной формы собственности и собственность других государств</w:t>
      </w:r>
      <w:r w:rsidRPr="004272A3">
        <w:rPr>
          <w:rFonts w:ascii="Calibri" w:hAnsi="Calibri" w:cs="Calibri"/>
          <w:noProof w:val="0"/>
          <w:lang w:val="kk-KZ"/>
        </w:rPr>
        <w:t>,</w:t>
      </w:r>
      <w:r w:rsidRPr="004272A3">
        <w:rPr>
          <w:rFonts w:ascii="Calibri" w:hAnsi="Calibri" w:cs="Calibri"/>
        </w:rPr>
        <w:t xml:space="preserve"> их юридических лиц и граждан.</w:t>
      </w:r>
    </w:p>
    <w:p w:rsidR="00FE59F4" w:rsidRPr="004272A3" w:rsidRDefault="00FE59F4" w:rsidP="00FE59F4">
      <w:pPr>
        <w:pStyle w:val="afffff6"/>
        <w:jc w:val="center"/>
        <w:rPr>
          <w:rFonts w:ascii="Calibri" w:hAnsi="Calibri" w:cs="Calibri"/>
          <w:b/>
          <w:sz w:val="16"/>
        </w:rPr>
      </w:pPr>
      <w:r w:rsidRPr="004272A3">
        <w:rPr>
          <w:rFonts w:ascii="Calibri" w:hAnsi="Calibri" w:cs="Calibri"/>
          <w:b/>
        </w:rPr>
        <w:t>11.1</w:t>
      </w:r>
      <w:r w:rsidRPr="004272A3">
        <w:rPr>
          <w:rFonts w:ascii="Calibri" w:hAnsi="Calibri" w:cs="Calibri"/>
          <w:b/>
          <w:lang w:val="kk-KZ"/>
        </w:rPr>
        <w:t>0</w:t>
      </w:r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Мемлекеттік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емес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жоғары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оқу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орындары</w:t>
      </w:r>
      <w:proofErr w:type="spellEnd"/>
      <w:r w:rsidRPr="004272A3">
        <w:rPr>
          <w:rFonts w:ascii="Calibri" w:hAnsi="Calibri" w:cs="Calibri"/>
          <w:b/>
        </w:rPr>
        <w:t>*</w:t>
      </w:r>
      <w:r w:rsidRPr="004272A3">
        <w:rPr>
          <w:rFonts w:ascii="Calibri" w:hAnsi="Calibri" w:cs="Calibri"/>
          <w:b/>
          <w:vertAlign w:val="superscript"/>
        </w:rPr>
        <w:br/>
      </w:r>
      <w:r w:rsidRPr="004272A3">
        <w:rPr>
          <w:rFonts w:ascii="Calibri" w:hAnsi="Calibri" w:cs="Calibri"/>
          <w:b/>
        </w:rPr>
        <w:t>Негосударственные высшие учебные заведения*</w:t>
      </w:r>
    </w:p>
    <w:p w:rsidR="00FE59F4" w:rsidRPr="004272A3" w:rsidRDefault="00FE59F4" w:rsidP="00FE59F4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оқу жылының басына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   </w:t>
      </w:r>
      <w:r w:rsidRPr="004272A3">
        <w:rPr>
          <w:rFonts w:ascii="Calibri" w:hAnsi="Calibri" w:cs="Calibri"/>
        </w:rPr>
        <w:t>на начало учебного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880"/>
        <w:gridCol w:w="1028"/>
        <w:gridCol w:w="992"/>
        <w:gridCol w:w="1000"/>
        <w:gridCol w:w="1000"/>
        <w:gridCol w:w="2606"/>
      </w:tblGrid>
      <w:tr w:rsidR="00FE59F4" w:rsidRPr="004272A3" w:rsidTr="00027A0B">
        <w:trPr>
          <w:cantSplit/>
        </w:trPr>
        <w:tc>
          <w:tcPr>
            <w:tcW w:w="2700" w:type="dxa"/>
            <w:tcBorders>
              <w:left w:val="nil"/>
              <w:bottom w:val="single" w:sz="4" w:space="0" w:color="auto"/>
            </w:tcBorders>
          </w:tcPr>
          <w:p w:rsidR="00FE59F4" w:rsidRPr="004272A3" w:rsidRDefault="00FE59F4" w:rsidP="00027A0B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880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2010/2011</w:t>
            </w:r>
          </w:p>
        </w:tc>
        <w:tc>
          <w:tcPr>
            <w:tcW w:w="1028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2011/2012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2012/2013</w:t>
            </w:r>
          </w:p>
        </w:tc>
        <w:tc>
          <w:tcPr>
            <w:tcW w:w="1000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2013/2014</w:t>
            </w:r>
          </w:p>
        </w:tc>
        <w:tc>
          <w:tcPr>
            <w:tcW w:w="1000" w:type="dxa"/>
            <w:tcBorders>
              <w:bottom w:val="nil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2014/2015</w:t>
            </w:r>
          </w:p>
        </w:tc>
        <w:tc>
          <w:tcPr>
            <w:tcW w:w="2606" w:type="dxa"/>
            <w:tcBorders>
              <w:bottom w:val="single" w:sz="4" w:space="0" w:color="auto"/>
              <w:right w:val="nil"/>
            </w:tcBorders>
          </w:tcPr>
          <w:p w:rsidR="00FE59F4" w:rsidRPr="004272A3" w:rsidRDefault="00FE59F4" w:rsidP="00027A0B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rPr>
          <w:cantSplit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Оқу орындарының саны</w:t>
            </w: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96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86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78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77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учебных заведений</w:t>
            </w:r>
          </w:p>
        </w:tc>
      </w:tr>
      <w:tr w:rsidR="00FE59F4" w:rsidRPr="004272A3" w:rsidTr="00027A0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702336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Барлық студенттер саны,</w:t>
            </w:r>
            <w:r w:rsidR="00702336"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мың адам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31</w:t>
            </w:r>
            <w:r w:rsidRPr="004272A3">
              <w:rPr>
                <w:rFonts w:ascii="Calibri" w:hAnsi="Calibri" w:cs="Calibri"/>
                <w:noProof w:val="0"/>
              </w:rPr>
              <w:t>0,4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311</w:t>
            </w:r>
            <w:r w:rsidRPr="004272A3">
              <w:rPr>
                <w:rFonts w:ascii="Calibri" w:hAnsi="Calibri" w:cs="Calibri"/>
                <w:noProof w:val="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291,3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275,5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</w:rPr>
              <w:t>245,3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студентов всего,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жоғары оқу орындарында оқитындардың жалпы санынан, пайызбен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31,0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50,9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52,3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51,4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процентах, от общей численности, обучающихся в вузах</w:t>
            </w:r>
          </w:p>
        </w:tc>
      </w:tr>
      <w:tr w:rsidR="00FE59F4" w:rsidRPr="004272A3" w:rsidTr="00027A0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702336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Қабылданған студенттер,</w:t>
            </w:r>
            <w:r w:rsidR="00702336"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мың адам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112,6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61,2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58,9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62,5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студентов,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Бітірген мамандар, мың адам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79,7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102,4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59F4" w:rsidRPr="004272A3" w:rsidRDefault="00FE59F4" w:rsidP="00702336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Выпущено специалистов,</w:t>
            </w:r>
            <w:r w:rsidR="00702336"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тыс. человек</w:t>
            </w:r>
          </w:p>
        </w:tc>
      </w:tr>
    </w:tbl>
    <w:p w:rsidR="00FE59F4" w:rsidRPr="004272A3" w:rsidRDefault="00FE59F4" w:rsidP="00FE59F4">
      <w:pPr>
        <w:pStyle w:val="Naimenovanie"/>
        <w:spacing w:before="0" w:after="0"/>
        <w:ind w:left="-142" w:firstLine="142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06"/>
        <w:gridCol w:w="1007"/>
        <w:gridCol w:w="992"/>
        <w:gridCol w:w="992"/>
        <w:gridCol w:w="992"/>
        <w:gridCol w:w="2552"/>
      </w:tblGrid>
      <w:tr w:rsidR="00FE59F4" w:rsidRPr="004272A3" w:rsidTr="00027A0B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59F4" w:rsidRPr="004272A3" w:rsidRDefault="00FE59F4" w:rsidP="00027A0B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2015/2016</w:t>
            </w: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2016/2017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2017/2018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2018/2019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F4" w:rsidRPr="004272A3" w:rsidRDefault="00FE59F4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2019/2020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E59F4" w:rsidRPr="004272A3" w:rsidRDefault="00FE59F4" w:rsidP="00027A0B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FE59F4" w:rsidRPr="004272A3" w:rsidTr="00027A0B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Оқу орындарының саны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учебных заведений</w:t>
            </w:r>
          </w:p>
        </w:tc>
      </w:tr>
      <w:tr w:rsidR="00FE59F4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Барлық студенттер саны, мың адам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242,5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268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296,6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en-US"/>
              </w:rPr>
              <w:t>240</w:t>
            </w:r>
            <w:r w:rsidRPr="004272A3">
              <w:rPr>
                <w:rFonts w:ascii="Calibri" w:hAnsi="Calibri" w:cs="Calibri"/>
              </w:rPr>
              <w:t>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студентов всего,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жоғары оқу орындарында оқитындардың жалпы санынан, пайызбен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52,8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процентах, от общей численности, обучающихся в вузах</w:t>
            </w:r>
          </w:p>
        </w:tc>
      </w:tr>
      <w:tr w:rsidR="00FE59F4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Қабылданған студенттер, мың адам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56,5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91,9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студентов, тыс. человек</w:t>
            </w:r>
          </w:p>
        </w:tc>
      </w:tr>
      <w:tr w:rsidR="00FE59F4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Бітірген мамандар, мың адам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85,4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90,5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59F4" w:rsidRPr="004272A3" w:rsidRDefault="00FE59F4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Выпущено специалистов, тыс. человек</w:t>
            </w:r>
          </w:p>
        </w:tc>
      </w:tr>
    </w:tbl>
    <w:p w:rsidR="00FE59F4" w:rsidRPr="004272A3" w:rsidRDefault="00FE59F4" w:rsidP="00FE59F4">
      <w:pPr>
        <w:pStyle w:val="a4"/>
        <w:tabs>
          <w:tab w:val="left" w:pos="284"/>
        </w:tabs>
        <w:spacing w:before="0" w:after="0"/>
        <w:ind w:left="284"/>
        <w:rPr>
          <w:rFonts w:ascii="Calibri" w:hAnsi="Calibri" w:cs="Calibri"/>
        </w:rPr>
      </w:pPr>
      <w:r w:rsidRPr="004272A3">
        <w:rPr>
          <w:rFonts w:ascii="Calibri" w:hAnsi="Calibri" w:cs="Calibri"/>
        </w:rPr>
        <w:t>* Меншіктің жекеше нысанындағы және басқа мемлекеттердің, олардың заңды тұлғалары мен азаматтарының меншігіндегі ЖОО-ны қоса.</w:t>
      </w:r>
    </w:p>
    <w:p w:rsidR="00FE59F4" w:rsidRPr="004272A3" w:rsidRDefault="00FE59F4" w:rsidP="00FE59F4">
      <w:pPr>
        <w:pStyle w:val="a4"/>
        <w:tabs>
          <w:tab w:val="left" w:pos="284"/>
        </w:tabs>
        <w:spacing w:before="0"/>
        <w:ind w:left="0" w:firstLine="284"/>
        <w:rPr>
          <w:rFonts w:ascii="Calibri" w:hAnsi="Calibri" w:cs="Calibri"/>
        </w:rPr>
      </w:pPr>
      <w:r w:rsidRPr="004272A3">
        <w:rPr>
          <w:rFonts w:ascii="Calibri" w:hAnsi="Calibri" w:cs="Calibri"/>
        </w:rPr>
        <w:t>Включая ВУЗы частной формы собственности и собственность других государств, их юридических лиц и граждан.</w:t>
      </w:r>
    </w:p>
    <w:p w:rsidR="00EA4558" w:rsidRPr="004272A3" w:rsidRDefault="00EA4558" w:rsidP="00EA4558">
      <w:pPr>
        <w:pStyle w:val="21"/>
        <w:spacing w:before="0" w:after="0"/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szCs w:val="24"/>
          <w:lang w:val="kk-KZ"/>
        </w:rPr>
        <w:lastRenderedPageBreak/>
        <w:t>Мәдениет</w:t>
      </w:r>
      <w:r w:rsidR="0011099A" w:rsidRPr="004272A3">
        <w:rPr>
          <w:rFonts w:ascii="Calibri" w:hAnsi="Calibri" w:cs="Calibri"/>
          <w:sz w:val="24"/>
          <w:szCs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  <w:szCs w:val="24"/>
        </w:rPr>
        <w:br/>
      </w:r>
      <w:r w:rsidR="0011099A" w:rsidRPr="004272A3">
        <w:rPr>
          <w:rFonts w:ascii="Calibri" w:hAnsi="Calibri" w:cs="Calibri"/>
          <w:sz w:val="24"/>
          <w:szCs w:val="24"/>
          <w:lang w:val="kk-KZ"/>
        </w:rPr>
        <w:t>Статистика к</w:t>
      </w:r>
      <w:r w:rsidRPr="004272A3">
        <w:rPr>
          <w:rFonts w:ascii="Calibri" w:hAnsi="Calibri" w:cs="Calibri"/>
          <w:sz w:val="24"/>
          <w:szCs w:val="24"/>
          <w:lang w:val="kk-KZ"/>
        </w:rPr>
        <w:t>ультур</w:t>
      </w:r>
      <w:r w:rsidR="0011099A" w:rsidRPr="004272A3">
        <w:rPr>
          <w:rFonts w:ascii="Calibri" w:hAnsi="Calibri" w:cs="Calibri"/>
          <w:sz w:val="24"/>
          <w:szCs w:val="24"/>
          <w:lang w:val="kk-KZ"/>
        </w:rPr>
        <w:t>ы</w:t>
      </w:r>
    </w:p>
    <w:p w:rsidR="00EA4558" w:rsidRPr="004272A3" w:rsidRDefault="00EA4558" w:rsidP="00EA4558">
      <w:pPr>
        <w:pStyle w:val="a9"/>
        <w:ind w:firstLine="0"/>
        <w:rPr>
          <w:rFonts w:ascii="Calibri" w:hAnsi="Calibri" w:cs="Calibri"/>
          <w:vertAlign w:val="superscript"/>
        </w:rPr>
      </w:pPr>
      <w:r w:rsidRPr="004272A3">
        <w:rPr>
          <w:rFonts w:ascii="Calibri" w:hAnsi="Calibri" w:cs="Calibri"/>
        </w:rPr>
        <w:t>11.1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 xml:space="preserve"> Мәдениет мекемелерінің қызметі</w:t>
      </w:r>
      <w:r w:rsidRPr="004272A3">
        <w:rPr>
          <w:rFonts w:ascii="Calibri" w:hAnsi="Calibri" w:cs="Calibri"/>
          <w:vertAlign w:val="superscript"/>
        </w:rPr>
        <w:br/>
      </w:r>
      <w:r w:rsidRPr="004272A3">
        <w:rPr>
          <w:rFonts w:ascii="Calibri" w:hAnsi="Calibri" w:cs="Calibri"/>
        </w:rPr>
        <w:t>Деятельность учреждений культуры</w:t>
      </w: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0"/>
        <w:gridCol w:w="850"/>
        <w:gridCol w:w="850"/>
        <w:gridCol w:w="850"/>
        <w:gridCol w:w="850"/>
        <w:gridCol w:w="3118"/>
      </w:tblGrid>
      <w:tr w:rsidR="00EA4558" w:rsidRPr="004272A3" w:rsidTr="00E019AF">
        <w:trPr>
          <w:trHeight w:val="215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EA4558" w:rsidRPr="004272A3" w:rsidTr="00E019AF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Мұражайлар саны, бірлік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224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музеев, единиц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Келушілер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5</w:t>
            </w:r>
            <w:r w:rsidRPr="004272A3">
              <w:rPr>
                <w:rFonts w:ascii="Calibri" w:hAnsi="Calibri" w:cs="Calibri"/>
                <w:noProof w:val="0"/>
              </w:rPr>
              <w:t>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посетителей, млн. человек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Театрлар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театров, единиц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Көрермендер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2</w:t>
            </w:r>
            <w:r w:rsidRPr="004272A3">
              <w:rPr>
                <w:rFonts w:ascii="Calibri" w:hAnsi="Calibri" w:cs="Calibri"/>
                <w:noProof w:val="0"/>
              </w:rPr>
              <w:t>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зрителей, млн. человек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eastAsia="MS Mincho" w:hAnsi="Calibri" w:cs="Calibri"/>
              </w:rPr>
              <w:t>Жылжымалы киноқондырғылар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eastAsia="MS Mincho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sz w:val="18"/>
              </w:rPr>
              <w:t>28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eastAsia="MS Mincho" w:hAnsi="Calibri" w:cs="Calibri"/>
              </w:rPr>
              <w:t>Число передвижных киноустановок, единиц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Тұрақты киноқондырғылар саны, </w:t>
            </w:r>
            <w:r w:rsidRPr="004272A3">
              <w:rPr>
                <w:rFonts w:ascii="Calibri" w:eastAsia="MS Mincho" w:hAnsi="Calibri" w:cs="Calibri"/>
              </w:rPr>
              <w:t>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355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eastAsia="MS Mincho" w:hAnsi="Calibri" w:cs="Calibri"/>
              </w:rPr>
              <w:t>Число стационарных киноустановок, единиц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Киносеанстарға келушілер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12</w:t>
            </w:r>
            <w:r w:rsidRPr="004272A3">
              <w:rPr>
                <w:rFonts w:ascii="Calibri" w:hAnsi="Calibri" w:cs="Calibri"/>
                <w:noProof w:val="0"/>
              </w:rPr>
              <w:t>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посетителей кино, млн. человек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Ғылыми,</w:t>
            </w:r>
            <w:r w:rsidRPr="004272A3">
              <w:rPr>
                <w:rFonts w:ascii="Calibri" w:hAnsi="Calibri" w:cs="Calibri"/>
              </w:rPr>
              <w:t xml:space="preserve"> әмбебап, арнайы және өзге</w:t>
            </w:r>
            <w:r w:rsidRPr="004272A3">
              <w:rPr>
                <w:rFonts w:ascii="Calibri" w:hAnsi="Calibri" w:cs="Calibri"/>
                <w:lang w:val="kk-KZ"/>
              </w:rPr>
              <w:t xml:space="preserve"> кітапханалар</w:t>
            </w:r>
            <w:r w:rsidRPr="004272A3">
              <w:rPr>
                <w:rFonts w:ascii="Calibri" w:hAnsi="Calibri" w:cs="Calibri"/>
              </w:rPr>
              <w:t xml:space="preserve">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4 137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4 171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4 192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4 185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4 186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научных, универсальных, специальных и прочих библиотек, единиц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Мемлекеттік, орыс және өзгеде тілдерде шығару түрлері бойынша жылдың соңында бары, млн. б</w:t>
            </w:r>
            <w:r w:rsidRPr="004272A3">
              <w:rPr>
                <w:rFonts w:ascii="Calibri" w:hAnsi="Calibri" w:cs="Calibri"/>
                <w:lang w:val="kk-KZ"/>
              </w:rPr>
              <w:t>і</w:t>
            </w:r>
            <w:r w:rsidRPr="004272A3">
              <w:rPr>
                <w:rFonts w:ascii="Calibri" w:hAnsi="Calibri" w:cs="Calibri"/>
              </w:rPr>
              <w:t>рл</w:t>
            </w:r>
            <w:r w:rsidRPr="004272A3">
              <w:rPr>
                <w:rFonts w:ascii="Calibri" w:hAnsi="Calibri" w:cs="Calibri"/>
                <w:lang w:val="kk-KZ"/>
              </w:rPr>
              <w:t>і</w:t>
            </w:r>
            <w:r w:rsidRPr="004272A3">
              <w:rPr>
                <w:rFonts w:ascii="Calibri" w:hAnsi="Calibri" w:cs="Calibri"/>
              </w:rPr>
              <w:t>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117,8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Состоит на конец года по видам изданий на государственном, русском и других языках, млн. единиц</w:t>
            </w:r>
          </w:p>
        </w:tc>
      </w:tr>
      <w:tr w:rsidR="00EA4558" w:rsidRPr="004272A3" w:rsidTr="00E019AF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Мәдени-демалыс ұйымдарының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3 164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культурно-досуговых организаций</w:t>
            </w:r>
            <w:r w:rsidRPr="004272A3">
              <w:rPr>
                <w:rFonts w:ascii="Calibri" w:hAnsi="Calibri" w:cs="Calibri"/>
                <w:lang w:val="kk-KZ"/>
              </w:rPr>
              <w:t>,</w:t>
            </w:r>
            <w:r w:rsidRPr="004272A3">
              <w:rPr>
                <w:rFonts w:ascii="Calibri" w:hAnsi="Calibri" w:cs="Calibri"/>
              </w:rPr>
              <w:t xml:space="preserve"> единиц</w:t>
            </w:r>
          </w:p>
        </w:tc>
      </w:tr>
    </w:tbl>
    <w:p w:rsidR="00EA4558" w:rsidRPr="004272A3" w:rsidRDefault="00EA4558" w:rsidP="00EA4558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r w:rsidRPr="004272A3">
        <w:rPr>
          <w:rFonts w:ascii="Calibri" w:hAnsi="Calibri" w:cs="Calibri"/>
          <w:b w:val="0"/>
          <w:sz w:val="16"/>
        </w:rPr>
        <w:t>Жал</w:t>
      </w:r>
      <w:r w:rsidRPr="004272A3">
        <w:rPr>
          <w:rFonts w:ascii="Calibri" w:hAnsi="Calibri" w:cs="Calibri"/>
          <w:b w:val="0"/>
          <w:sz w:val="16"/>
          <w:lang w:val="kk-KZ"/>
        </w:rPr>
        <w:t>ғасы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EA4558" w:rsidRPr="004272A3" w:rsidTr="00E019AF">
        <w:trPr>
          <w:cantSplit/>
          <w:trHeight w:val="140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EA4558" w:rsidRPr="004272A3" w:rsidRDefault="00EA4558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Мұражайлар саны, бірлік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</w:rPr>
              <w:t>234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Arial"/>
                <w:szCs w:val="16"/>
              </w:rPr>
            </w:pPr>
            <w:r w:rsidRPr="004272A3">
              <w:rPr>
                <w:rFonts w:ascii="Calibri" w:hAnsi="Calibri" w:cs="Arial"/>
                <w:szCs w:val="16"/>
              </w:rPr>
              <w:t>250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музеев, единиц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Келушілер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</w:t>
            </w:r>
            <w:r w:rsidRPr="004272A3">
              <w:rPr>
                <w:rFonts w:ascii="Calibri" w:hAnsi="Calibri" w:cs="Calibri"/>
                <w:lang w:val="en-US"/>
              </w:rPr>
              <w:t>,</w:t>
            </w:r>
            <w:r w:rsidRPr="004272A3">
              <w:rPr>
                <w:rFonts w:ascii="Calibri" w:hAnsi="Calibri" w:cs="Calibri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Arial"/>
                <w:szCs w:val="16"/>
              </w:rPr>
            </w:pPr>
            <w:r w:rsidRPr="004272A3">
              <w:rPr>
                <w:rFonts w:ascii="Calibri" w:hAnsi="Calibri" w:cs="Arial"/>
                <w:szCs w:val="16"/>
              </w:rPr>
              <w:t>6,8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посетителей, млн. человек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Театрлар 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театров, единиц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Көрермендер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strike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strike/>
                <w:noProof w:val="0"/>
              </w:rPr>
            </w:pPr>
            <w:r w:rsidRPr="004272A3">
              <w:rPr>
                <w:rFonts w:ascii="Calibri" w:hAnsi="Calibri" w:cs="Calibri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2,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зрителей, млн. человек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eastAsia="MS Mincho" w:hAnsi="Calibri" w:cs="Calibri"/>
              </w:rPr>
              <w:t>Жылжымалы киноқондырғылар 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eastAsia="MS Mincho" w:hAnsi="Calibri" w:cs="Calibri"/>
                <w:lang w:val="en-US"/>
              </w:rPr>
            </w:pPr>
            <w:r w:rsidRPr="004272A3">
              <w:rPr>
                <w:rFonts w:ascii="Calibri" w:eastAsia="MS Mincho" w:hAnsi="Calibri" w:cs="Calibri"/>
                <w:lang w:val="en-US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eastAsia="MS Mincho" w:hAnsi="Calibri" w:cs="Calibri"/>
              </w:rPr>
              <w:t>Число передвижных киноустановок, единиц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Тұрақты киноқондырғылар саны, </w:t>
            </w:r>
            <w:r w:rsidRPr="004272A3">
              <w:rPr>
                <w:rFonts w:ascii="Calibri" w:eastAsia="MS Mincho" w:hAnsi="Calibri" w:cs="Calibri"/>
              </w:rPr>
              <w:t>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eastAsia="MS Mincho" w:hAnsi="Calibri" w:cs="Calibri"/>
              </w:rPr>
              <w:t>Число стационарных киноустановок, единиц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Киносеанстарға келушілер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19,9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посетителей кино, млн. человек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Ғ</w:t>
            </w:r>
            <w:r w:rsidRPr="004272A3">
              <w:rPr>
                <w:rFonts w:ascii="Calibri" w:hAnsi="Calibri" w:cs="Calibri"/>
              </w:rPr>
              <w:t>ылыми, әмбебап, арнайы және өзг</w:t>
            </w:r>
            <w:r w:rsidRPr="004272A3">
              <w:rPr>
                <w:rFonts w:ascii="Calibri" w:hAnsi="Calibri" w:cs="Calibri"/>
                <w:lang w:val="kk-KZ"/>
              </w:rPr>
              <w:t xml:space="preserve">е ктіпаханалар </w:t>
            </w:r>
            <w:r w:rsidRPr="004272A3">
              <w:rPr>
                <w:rFonts w:ascii="Calibri" w:hAnsi="Calibri" w:cs="Calibri"/>
              </w:rPr>
              <w:t>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4 168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4 118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4 054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3 962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научных, универсальных, специальных и прочих библиотек, единиц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Мемлекеттік, орыс және өзгеде тілдерде шығару түрлері бойынша жылдың соңында бары, млн. б</w:t>
            </w:r>
            <w:r w:rsidRPr="004272A3">
              <w:rPr>
                <w:rFonts w:ascii="Calibri" w:hAnsi="Calibri" w:cs="Calibri"/>
                <w:lang w:val="kk-KZ"/>
              </w:rPr>
              <w:t>і</w:t>
            </w:r>
            <w:r w:rsidRPr="004272A3">
              <w:rPr>
                <w:rFonts w:ascii="Calibri" w:hAnsi="Calibri" w:cs="Calibri"/>
              </w:rPr>
              <w:t>рл</w:t>
            </w:r>
            <w:r w:rsidRPr="004272A3">
              <w:rPr>
                <w:rFonts w:ascii="Calibri" w:hAnsi="Calibri" w:cs="Calibri"/>
                <w:lang w:val="kk-KZ"/>
              </w:rPr>
              <w:t>і</w:t>
            </w:r>
            <w:r w:rsidRPr="004272A3">
              <w:rPr>
                <w:rFonts w:ascii="Calibri" w:hAnsi="Calibri" w:cs="Calibri"/>
              </w:rPr>
              <w:t>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</w:rPr>
              <w:t>112</w:t>
            </w:r>
            <w:r w:rsidRPr="004272A3">
              <w:rPr>
                <w:rFonts w:ascii="Calibri" w:hAnsi="Calibri" w:cs="Calibri"/>
                <w:lang w:val="en-US"/>
              </w:rPr>
              <w:t>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Состоит на конец года по видам изданий на государственном, русском и других языках, млн. единиц</w:t>
            </w:r>
          </w:p>
        </w:tc>
      </w:tr>
      <w:tr w:rsidR="00EA4558" w:rsidRPr="004272A3" w:rsidTr="00E019AF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Мәдени-демалыс ұйымдарының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саны, бірлік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3 180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3 164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3 185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3 136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3 092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EA4558" w:rsidRPr="004272A3" w:rsidRDefault="00EA4558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культурно-досуговых организаций</w:t>
            </w:r>
            <w:r w:rsidRPr="004272A3">
              <w:rPr>
                <w:rFonts w:ascii="Calibri" w:hAnsi="Calibri" w:cs="Calibri"/>
                <w:lang w:val="kk-KZ"/>
              </w:rPr>
              <w:t>,</w:t>
            </w:r>
            <w:r w:rsidRPr="004272A3">
              <w:rPr>
                <w:rFonts w:ascii="Calibri" w:hAnsi="Calibri" w:cs="Calibri"/>
              </w:rPr>
              <w:t xml:space="preserve"> единиц</w:t>
            </w:r>
          </w:p>
        </w:tc>
      </w:tr>
    </w:tbl>
    <w:p w:rsidR="00DD767A" w:rsidRPr="004272A3" w:rsidRDefault="00AA256E" w:rsidP="00DD767A">
      <w:pPr>
        <w:pStyle w:val="2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lang w:val="kk-KZ"/>
        </w:rPr>
        <w:t>Қылмыстылық</w:t>
      </w:r>
      <w:r>
        <w:rPr>
          <w:rFonts w:ascii="Calibri" w:hAnsi="Calibri" w:cs="Calibri"/>
          <w:sz w:val="24"/>
          <w:szCs w:val="24"/>
          <w:lang w:val="kk-KZ"/>
        </w:rPr>
        <w:br/>
      </w:r>
      <w:r w:rsidR="00DD767A" w:rsidRPr="004272A3">
        <w:rPr>
          <w:rFonts w:ascii="Calibri" w:hAnsi="Calibri" w:cs="Calibri"/>
          <w:sz w:val="24"/>
          <w:szCs w:val="24"/>
        </w:rPr>
        <w:t>Преступность</w:t>
      </w:r>
    </w:p>
    <w:p w:rsidR="00DD767A" w:rsidRPr="004272A3" w:rsidRDefault="00DD767A" w:rsidP="00DD767A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11.1</w:t>
      </w:r>
      <w:r w:rsidRPr="004272A3">
        <w:rPr>
          <w:rFonts w:ascii="Calibri" w:hAnsi="Calibri" w:cs="Calibri"/>
          <w:lang w:val="kk-KZ"/>
        </w:rPr>
        <w:t>2</w:t>
      </w:r>
      <w:r w:rsidRPr="004272A3">
        <w:rPr>
          <w:rFonts w:ascii="Calibri" w:hAnsi="Calibri" w:cs="Calibri"/>
        </w:rPr>
        <w:t xml:space="preserve"> Тіркелген қылмыс саны</w:t>
      </w:r>
      <w:r w:rsidRPr="004272A3">
        <w:rPr>
          <w:rFonts w:ascii="Calibri" w:hAnsi="Calibri" w:cs="Calibri"/>
        </w:rPr>
        <w:br/>
        <w:t>Число зарегистрированных преступлений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902"/>
        <w:gridCol w:w="798"/>
        <w:gridCol w:w="902"/>
        <w:gridCol w:w="819"/>
        <w:gridCol w:w="850"/>
        <w:gridCol w:w="3402"/>
      </w:tblGrid>
      <w:tr w:rsidR="00DD767A" w:rsidRPr="004272A3" w:rsidTr="00027A0B">
        <w:tc>
          <w:tcPr>
            <w:tcW w:w="2500" w:type="dxa"/>
            <w:tcBorders>
              <w:left w:val="nil"/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98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DD767A" w:rsidRPr="004272A3" w:rsidTr="00027A0B"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Тіркелген қылмыс саны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131 896</w:t>
            </w: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206 801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287 681</w:t>
            </w: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359 844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341 291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Число зарегистрированных преступлений </w:t>
            </w:r>
          </w:p>
        </w:tc>
      </w:tr>
      <w:tr w:rsidR="00DD767A" w:rsidRPr="004272A3" w:rsidTr="00027A0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одан: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них:</w:t>
            </w:r>
          </w:p>
        </w:tc>
      </w:tr>
      <w:tr w:rsidR="00DD767A" w:rsidRPr="004272A3" w:rsidTr="00027A0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қасақана кісі өлтіру және өлтіруге оқталу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1 418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1 438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1 287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1 120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904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умышленные убийства и покушения на убийство</w:t>
            </w:r>
          </w:p>
        </w:tc>
      </w:tr>
      <w:tr w:rsidR="00DD767A" w:rsidRPr="004272A3" w:rsidTr="00027A0B">
        <w:trPr>
          <w:trHeight w:val="232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денсаулыққа қасақана орасан зиян келтіру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1 642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1 854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1 789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1 780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1 539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умышленное причинение тяжкого вреда здоровью</w:t>
            </w:r>
          </w:p>
        </w:tc>
      </w:tr>
      <w:tr w:rsidR="00DD767A" w:rsidRPr="004272A3" w:rsidTr="00027A0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зорлау және зорлауға оқталу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1 387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1 762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2 304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3 150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2 527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изнасилования и покушения на изнасилование</w:t>
            </w:r>
          </w:p>
        </w:tc>
      </w:tr>
      <w:tr w:rsidR="00DD767A" w:rsidRPr="004272A3" w:rsidTr="00027A0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ұрлық - барлығы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59 988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121 617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178 461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210 204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207 002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кражи - всего</w:t>
            </w:r>
          </w:p>
        </w:tc>
      </w:tr>
      <w:tr w:rsidR="00DD767A" w:rsidRPr="004272A3" w:rsidTr="00027A0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тонау және қарақшылық шабуыл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12 325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20 079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21 925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20 193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15 274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грабежи и разбойные нападения</w:t>
            </w:r>
          </w:p>
        </w:tc>
      </w:tr>
      <w:tr w:rsidR="00DD767A" w:rsidRPr="004272A3" w:rsidTr="00027A0B"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бұзақылық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6 821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10 650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17 375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29 989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25 494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хулиганство</w:t>
            </w:r>
          </w:p>
        </w:tc>
      </w:tr>
    </w:tbl>
    <w:p w:rsidR="00DD767A" w:rsidRPr="004272A3" w:rsidRDefault="00DD767A" w:rsidP="00DD767A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900"/>
        <w:gridCol w:w="800"/>
        <w:gridCol w:w="900"/>
        <w:gridCol w:w="800"/>
        <w:gridCol w:w="900"/>
        <w:gridCol w:w="3404"/>
      </w:tblGrid>
      <w:tr w:rsidR="00DD767A" w:rsidRPr="004272A3" w:rsidTr="00027A0B">
        <w:trPr>
          <w:cantSplit/>
          <w:trHeight w:val="72"/>
        </w:trPr>
        <w:tc>
          <w:tcPr>
            <w:tcW w:w="2500" w:type="dxa"/>
            <w:tcBorders>
              <w:left w:val="nil"/>
              <w:bottom w:val="single" w:sz="4" w:space="0" w:color="auto"/>
            </w:tcBorders>
          </w:tcPr>
          <w:p w:rsidR="00DD767A" w:rsidRPr="004272A3" w:rsidRDefault="00DD767A" w:rsidP="00027A0B">
            <w:pPr>
              <w:pStyle w:val="ShapTabl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2015*</w:t>
            </w: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404" w:type="dxa"/>
            <w:tcBorders>
              <w:bottom w:val="single" w:sz="4" w:space="0" w:color="auto"/>
              <w:right w:val="nil"/>
            </w:tcBorders>
          </w:tcPr>
          <w:p w:rsidR="00DD767A" w:rsidRPr="004272A3" w:rsidRDefault="00DD767A" w:rsidP="00027A0B">
            <w:pPr>
              <w:pStyle w:val="ShapTabl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D767A" w:rsidRPr="004272A3" w:rsidTr="00027A0B">
        <w:trPr>
          <w:cantSplit/>
          <w:trHeight w:val="53"/>
        </w:trPr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Тіркелген қылмыс саны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386 718</w:t>
            </w: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361 689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316 418</w:t>
            </w: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292 286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243 462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Число зарегистрированных преступлений 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 xml:space="preserve">   одан: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них: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қасақана кісі өлтіру және өлтіруге оқталу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862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943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845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умышленные убийства и покушения на убийство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денсаулыққа қасақана орасан зиян келтіру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2 271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2 167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2 050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2 198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2 106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умышленное причинение тяжкого вреда здоровью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зорлау және зорлауға оқталу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2 339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1 634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1 317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1 130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1 050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изнасилования и покушения на изнасилование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ұрлық - барлығы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208 907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</w:rPr>
              <w:t>215 572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193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154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180 175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139 102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кражи - всего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тонау және қарақшылық шабуыл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13 097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11 771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10 157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8 671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6 748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грабежи и разбойные нападения</w:t>
            </w:r>
          </w:p>
        </w:tc>
      </w:tr>
      <w:tr w:rsidR="00DD767A" w:rsidRPr="004272A3" w:rsidTr="00027A0B">
        <w:trPr>
          <w:cantSplit/>
        </w:trPr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бұзақылық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22 086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13 835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10 356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7 958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5 786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хулиганство</w:t>
            </w:r>
          </w:p>
        </w:tc>
      </w:tr>
    </w:tbl>
    <w:p w:rsidR="00DD767A" w:rsidRPr="004272A3" w:rsidRDefault="00DD767A" w:rsidP="00DD767A">
      <w:pPr>
        <w:ind w:left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4272A3">
        <w:rPr>
          <w:rFonts w:ascii="Calibri" w:hAnsi="Calibri" w:cs="Calibri"/>
          <w:i/>
          <w:iCs/>
          <w:sz w:val="16"/>
          <w:szCs w:val="16"/>
          <w:lang w:val="kk-KZ"/>
        </w:rPr>
        <w:t>* 2015 жылғы 1 қаңтардан бастап жаңа баптар, сондай-ақ  ҚР ӘҚБК-дан баптар енгізілген Қазақстан Республикасының жаңа Қылмыстық кодексі күшіне енді (</w:t>
      </w:r>
      <w:r w:rsidRPr="004272A3">
        <w:rPr>
          <w:rFonts w:ascii="Calibri" w:hAnsi="Calibri" w:cs="Calibri"/>
          <w:i/>
          <w:iCs/>
          <w:sz w:val="16"/>
          <w:szCs w:val="16"/>
        </w:rPr>
        <w:t xml:space="preserve">2014 </w:t>
      </w:r>
      <w:proofErr w:type="spellStart"/>
      <w:r w:rsidRPr="004272A3">
        <w:rPr>
          <w:rFonts w:ascii="Calibri" w:hAnsi="Calibri" w:cs="Calibri"/>
          <w:i/>
          <w:iCs/>
          <w:sz w:val="16"/>
          <w:szCs w:val="16"/>
        </w:rPr>
        <w:t>жыл</w:t>
      </w:r>
      <w:proofErr w:type="spellEnd"/>
      <w:r w:rsidRPr="004272A3">
        <w:rPr>
          <w:rFonts w:ascii="Calibri" w:hAnsi="Calibri" w:cs="Calibri"/>
          <w:i/>
          <w:iCs/>
          <w:sz w:val="16"/>
          <w:szCs w:val="16"/>
          <w:lang w:val="kk-KZ"/>
        </w:rPr>
        <w:t>ғ</w:t>
      </w:r>
      <w:r w:rsidRPr="004272A3">
        <w:rPr>
          <w:rFonts w:ascii="Calibri" w:hAnsi="Calibri" w:cs="Calibri"/>
          <w:i/>
          <w:iCs/>
          <w:sz w:val="16"/>
          <w:szCs w:val="16"/>
        </w:rPr>
        <w:t xml:space="preserve">ы 3 </w:t>
      </w:r>
      <w:r w:rsidRPr="004272A3">
        <w:rPr>
          <w:rFonts w:ascii="Calibri" w:hAnsi="Calibri" w:cs="Calibri"/>
          <w:i/>
          <w:iCs/>
          <w:sz w:val="16"/>
          <w:szCs w:val="16"/>
          <w:lang w:val="kk-KZ"/>
        </w:rPr>
        <w:t>шілдедегі редакцияда).</w:t>
      </w:r>
    </w:p>
    <w:p w:rsidR="00DD767A" w:rsidRPr="004272A3" w:rsidRDefault="00DD767A" w:rsidP="00DD767A">
      <w:pPr>
        <w:ind w:left="284"/>
        <w:rPr>
          <w:rFonts w:ascii="Calibri" w:hAnsi="Calibri" w:cs="Calibri"/>
          <w:i/>
          <w:sz w:val="16"/>
          <w:szCs w:val="16"/>
        </w:rPr>
      </w:pPr>
      <w:r w:rsidRPr="004272A3">
        <w:rPr>
          <w:rFonts w:ascii="Calibri" w:hAnsi="Calibri" w:cs="Calibri"/>
          <w:i/>
          <w:sz w:val="16"/>
          <w:szCs w:val="16"/>
          <w:lang w:val="kk-KZ"/>
        </w:rPr>
        <w:t>С</w:t>
      </w:r>
      <w:r w:rsidRPr="004272A3">
        <w:rPr>
          <w:rFonts w:ascii="Calibri" w:hAnsi="Calibri" w:cs="Calibri"/>
          <w:i/>
          <w:sz w:val="16"/>
          <w:szCs w:val="16"/>
        </w:rPr>
        <w:t xml:space="preserve"> 1 января 2015г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  <w:r w:rsidRPr="004272A3">
        <w:rPr>
          <w:rFonts w:ascii="Calibri" w:hAnsi="Calibri" w:cs="Calibri"/>
          <w:i/>
          <w:sz w:val="16"/>
          <w:szCs w:val="16"/>
        </w:rPr>
        <w:t xml:space="preserve"> введен в действие новый Уголовный кодекс Республики Казахстан (в редакции от 3 июля 2014г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  <w:r w:rsidRPr="004272A3">
        <w:rPr>
          <w:rFonts w:ascii="Calibri" w:hAnsi="Calibri" w:cs="Calibri"/>
          <w:i/>
          <w:sz w:val="16"/>
          <w:szCs w:val="16"/>
        </w:rPr>
        <w:t>), в который включены новые статьи, также статьи из КоАП РК.</w:t>
      </w:r>
    </w:p>
    <w:p w:rsidR="00DD767A" w:rsidRPr="004272A3" w:rsidRDefault="00DD767A" w:rsidP="00DD767A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11.1</w:t>
      </w:r>
      <w:r w:rsidRPr="004272A3">
        <w:rPr>
          <w:rFonts w:ascii="Calibri" w:hAnsi="Calibri" w:cs="Calibri"/>
          <w:lang w:val="kk-KZ"/>
        </w:rPr>
        <w:t>3</w:t>
      </w:r>
      <w:r w:rsidRPr="004272A3">
        <w:rPr>
          <w:rFonts w:ascii="Calibri" w:hAnsi="Calibri" w:cs="Calibri"/>
        </w:rPr>
        <w:t xml:space="preserve"> Қылмыс жасаған адамдардың сипаттамасы</w:t>
      </w:r>
      <w:r w:rsidRPr="004272A3">
        <w:rPr>
          <w:rFonts w:ascii="Calibri" w:hAnsi="Calibri" w:cs="Calibri"/>
        </w:rPr>
        <w:br/>
        <w:t>Характеристика лиц, совершивших преступления</w:t>
      </w:r>
    </w:p>
    <w:p w:rsidR="00DD767A" w:rsidRPr="004272A3" w:rsidRDefault="00DD767A" w:rsidP="00DD767A">
      <w:pPr>
        <w:pStyle w:val="a5"/>
        <w:spacing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мың адам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          </w:t>
      </w:r>
      <w:r w:rsidRPr="004272A3">
        <w:rPr>
          <w:rFonts w:ascii="Calibri" w:hAnsi="Calibri" w:cs="Calibri"/>
        </w:rPr>
        <w:t>тыс. человек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850"/>
        <w:gridCol w:w="850"/>
        <w:gridCol w:w="850"/>
        <w:gridCol w:w="850"/>
        <w:gridCol w:w="3260"/>
      </w:tblGrid>
      <w:tr w:rsidR="00DD767A" w:rsidRPr="004272A3" w:rsidTr="00027A0B"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</w:tcPr>
          <w:p w:rsidR="00DD767A" w:rsidRPr="004272A3" w:rsidRDefault="00DD767A" w:rsidP="00027A0B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DD767A" w:rsidRPr="004272A3" w:rsidTr="00027A0B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Қылмысы жасаған адамдар - барлығы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84,4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83,7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98,2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102,6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106,9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 выявлено лиц, совершивших преступления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кәмелетке толмағандар</w:t>
            </w:r>
            <w:r w:rsidRPr="004272A3">
              <w:rPr>
                <w:rFonts w:ascii="Calibri" w:hAnsi="Calibri" w:cs="Calibri"/>
                <w:vertAlign w:val="superscript"/>
              </w:rPr>
              <w:t>1</w:t>
            </w:r>
            <w:r w:rsidRPr="004272A3">
              <w:rPr>
                <w:rFonts w:ascii="Calibri" w:hAnsi="Calibr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  <w:vertAlign w:val="superscript"/>
                <w:lang w:val="kk-KZ"/>
              </w:rPr>
            </w:pPr>
            <w:r w:rsidRPr="004272A3">
              <w:rPr>
                <w:rFonts w:ascii="Calibri" w:hAnsi="Calibri" w:cs="Calibri"/>
              </w:rPr>
              <w:t>несовершеннолетние</w:t>
            </w:r>
            <w:r w:rsidRPr="004272A3">
              <w:rPr>
                <w:rFonts w:ascii="Calibri" w:hAnsi="Calibri" w:cs="Calibri"/>
                <w:vertAlign w:val="superscript"/>
                <w:lang w:val="kk-KZ"/>
              </w:rPr>
              <w:t>1)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бұрын қылмыс жасағандар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ранее совершивших преступления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қылмыс жасағандар: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совершивших преступления: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топпен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группе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 күйінде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состоянии алкогольного опьянения</w:t>
            </w:r>
          </w:p>
        </w:tc>
      </w:tr>
      <w:tr w:rsidR="00DD767A" w:rsidRPr="004272A3" w:rsidTr="00027A0B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Қылмыс жасағандар санынан әйелдер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16,6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Из числа совершивших преступления женщины</w:t>
            </w:r>
          </w:p>
        </w:tc>
      </w:tr>
    </w:tbl>
    <w:p w:rsidR="00DD767A" w:rsidRPr="004272A3" w:rsidRDefault="00DD767A" w:rsidP="00DD767A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850"/>
        <w:gridCol w:w="850"/>
        <w:gridCol w:w="850"/>
        <w:gridCol w:w="850"/>
        <w:gridCol w:w="3260"/>
      </w:tblGrid>
      <w:tr w:rsidR="00DD767A" w:rsidRPr="004272A3" w:rsidTr="00027A0B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  <w:r w:rsidRPr="004272A3">
              <w:rPr>
                <w:rFonts w:ascii="Calibri" w:hAnsi="Calibri" w:cs="Calibri"/>
                <w:vertAlign w:val="superscript"/>
              </w:rPr>
              <w:t>2</w:t>
            </w:r>
            <w:r w:rsidRPr="004272A3">
              <w:rPr>
                <w:rFonts w:ascii="Calibri" w:hAnsi="Calibr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vertAlign w:val="superscript"/>
                <w:lang w:val="kk-KZ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vertAlign w:val="superscript"/>
                <w:lang w:val="kk-KZ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Қылмысы жасаған адамдар - барлығы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108</w:t>
            </w:r>
            <w:r w:rsidRPr="004272A3">
              <w:rPr>
                <w:rFonts w:ascii="Calibri" w:hAnsi="Calibri" w:cs="Calibri"/>
              </w:rPr>
              <w:t>,</w:t>
            </w:r>
            <w:r w:rsidRPr="004272A3"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117,7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115,7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108</w:t>
            </w:r>
            <w:r w:rsidRPr="004272A3">
              <w:rPr>
                <w:rFonts w:ascii="Calibri" w:hAnsi="Calibri" w:cs="Calibri"/>
                <w:lang w:val="kk-KZ"/>
              </w:rPr>
              <w:t>,</w:t>
            </w:r>
            <w:r w:rsidRPr="004272A3"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99,5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 выявлено лиц, совершивших преступления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  <w:vertAlign w:val="superscript"/>
                <w:lang w:val="kk-KZ"/>
              </w:rPr>
            </w:pPr>
            <w:r w:rsidRPr="004272A3">
              <w:rPr>
                <w:rFonts w:ascii="Calibri" w:hAnsi="Calibri" w:cs="Calibri"/>
              </w:rPr>
              <w:t>кәмелетке толмағандар</w:t>
            </w:r>
            <w:r w:rsidRPr="004272A3">
              <w:rPr>
                <w:rFonts w:ascii="Calibri" w:hAnsi="Calibri" w:cs="Calibri"/>
                <w:vertAlign w:val="superscript"/>
              </w:rPr>
              <w:t>1</w:t>
            </w:r>
            <w:r w:rsidRPr="004272A3">
              <w:rPr>
                <w:rFonts w:ascii="Calibri" w:hAnsi="Calibr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</w:t>
            </w:r>
            <w:r w:rsidRPr="004272A3">
              <w:rPr>
                <w:rFonts w:ascii="Calibri" w:hAnsi="Calibri" w:cs="Calibri"/>
              </w:rPr>
              <w:t>,</w:t>
            </w:r>
            <w:r w:rsidRPr="004272A3"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en-US"/>
              </w:rPr>
              <w:t>3</w:t>
            </w:r>
            <w:r w:rsidRPr="004272A3">
              <w:rPr>
                <w:rFonts w:ascii="Calibri" w:hAnsi="Calibri" w:cs="Calibri"/>
                <w:lang w:val="kk-KZ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  <w:vertAlign w:val="superscript"/>
                <w:lang w:val="kk-KZ"/>
              </w:rPr>
            </w:pPr>
            <w:r w:rsidRPr="004272A3">
              <w:rPr>
                <w:rFonts w:ascii="Calibri" w:hAnsi="Calibri" w:cs="Calibri"/>
              </w:rPr>
              <w:t>несовершеннолетние</w:t>
            </w:r>
            <w:r w:rsidRPr="004272A3">
              <w:rPr>
                <w:rFonts w:ascii="Calibri" w:hAnsi="Calibri" w:cs="Calibri"/>
                <w:vertAlign w:val="superscript"/>
              </w:rPr>
              <w:t>1</w:t>
            </w:r>
            <w:r w:rsidRPr="004272A3">
              <w:rPr>
                <w:rFonts w:ascii="Calibri" w:hAnsi="Calibri" w:cs="Calibri"/>
                <w:vertAlign w:val="superscript"/>
                <w:lang w:val="kk-KZ"/>
              </w:rPr>
              <w:t>)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бұрын қылмыс жасағандар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41,9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ранее совершивших преступления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қылмыс жасағандар: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совершивших преступления: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топпен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группе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 күйінде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состоянии алкогольного опьянения</w:t>
            </w:r>
          </w:p>
        </w:tc>
      </w:tr>
      <w:tr w:rsidR="00DD767A" w:rsidRPr="004272A3" w:rsidTr="00027A0B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Қылмыс жасағандар санынан әйелдер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Из числа совершивших преступления женщины</w:t>
            </w:r>
          </w:p>
        </w:tc>
      </w:tr>
    </w:tbl>
    <w:p w:rsidR="00DD767A" w:rsidRPr="004272A3" w:rsidRDefault="00DD767A" w:rsidP="00DD767A">
      <w:pPr>
        <w:pStyle w:val="a4"/>
        <w:spacing w:before="0" w:after="0"/>
        <w:ind w:left="284"/>
        <w:rPr>
          <w:rFonts w:ascii="Calibri" w:hAnsi="Calibri" w:cs="Calibri"/>
          <w:i w:val="0"/>
          <w:iCs/>
          <w:szCs w:val="16"/>
          <w:lang w:val="kk-KZ"/>
        </w:rPr>
      </w:pPr>
      <w:r w:rsidRPr="004272A3">
        <w:rPr>
          <w:rFonts w:ascii="Calibri" w:hAnsi="Calibri" w:cs="Calibri"/>
          <w:vertAlign w:val="superscript"/>
        </w:rPr>
        <w:t>1</w:t>
      </w:r>
      <w:r w:rsidRPr="004272A3">
        <w:rPr>
          <w:rFonts w:ascii="Calibri" w:hAnsi="Calibri" w:cs="Calibri"/>
          <w:vertAlign w:val="superscript"/>
          <w:lang w:val="kk-KZ"/>
        </w:rPr>
        <w:t>)</w:t>
      </w:r>
      <w:r w:rsidRPr="004272A3">
        <w:rPr>
          <w:rFonts w:ascii="Calibri" w:hAnsi="Calibri" w:cs="Calibri"/>
        </w:rPr>
        <w:t xml:space="preserve"> 14-17 жастағыларды қоса.</w:t>
      </w:r>
      <w:r w:rsidRPr="004272A3">
        <w:rPr>
          <w:rFonts w:ascii="Calibri" w:hAnsi="Calibri" w:cs="Calibri"/>
        </w:rPr>
        <w:br/>
      </w:r>
      <w:r w:rsidRPr="004272A3">
        <w:rPr>
          <w:rFonts w:ascii="Calibri" w:hAnsi="Calibri" w:cs="Calibri"/>
          <w:lang w:val="kk-KZ"/>
        </w:rPr>
        <w:t xml:space="preserve">   </w:t>
      </w:r>
      <w:r w:rsidRPr="004272A3">
        <w:rPr>
          <w:rFonts w:ascii="Calibri" w:hAnsi="Calibri" w:cs="Calibri"/>
        </w:rPr>
        <w:t>В возрасте 14-17 лет включительно.</w:t>
      </w:r>
      <w:r w:rsidRPr="004272A3">
        <w:rPr>
          <w:rFonts w:ascii="Calibri" w:hAnsi="Calibri" w:cs="Calibri"/>
          <w:i w:val="0"/>
          <w:iCs/>
          <w:szCs w:val="16"/>
          <w:lang w:val="kk-KZ"/>
        </w:rPr>
        <w:t xml:space="preserve"> </w:t>
      </w:r>
    </w:p>
    <w:p w:rsidR="00DD767A" w:rsidRPr="004272A3" w:rsidRDefault="00DD767A" w:rsidP="00DD767A">
      <w:pPr>
        <w:pStyle w:val="a4"/>
        <w:spacing w:before="0" w:after="0"/>
        <w:ind w:left="284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iCs/>
          <w:vertAlign w:val="superscript"/>
          <w:lang w:val="kk-KZ"/>
        </w:rPr>
        <w:t>2)</w:t>
      </w:r>
      <w:r w:rsidRPr="004272A3">
        <w:rPr>
          <w:rFonts w:ascii="Calibri" w:hAnsi="Calibri" w:cs="Calibri"/>
          <w:iCs/>
          <w:lang w:val="kk-KZ"/>
        </w:rPr>
        <w:t xml:space="preserve"> 2015 жылғы 1 қаңтардан бастап жаңа баптар, сондай-ақ  ҚР ӘҚБК-дан баптар енгізілген Қазақстан Республикасының жаңа  Қылмыстық кодексі күшіне енді (2014 жылғы 3 шілдедегі редакцияда).</w:t>
      </w:r>
    </w:p>
    <w:p w:rsidR="00DD767A" w:rsidRPr="004272A3" w:rsidRDefault="00DD767A" w:rsidP="00DD767A">
      <w:pPr>
        <w:ind w:left="284"/>
        <w:rPr>
          <w:rFonts w:ascii="Calibri" w:hAnsi="Calibri" w:cs="Calibri"/>
          <w:i/>
          <w:sz w:val="16"/>
          <w:szCs w:val="16"/>
        </w:rPr>
      </w:pPr>
      <w:r w:rsidRPr="004272A3">
        <w:rPr>
          <w:rFonts w:ascii="Calibri" w:hAnsi="Calibri" w:cs="Calibri"/>
          <w:i/>
          <w:sz w:val="16"/>
          <w:szCs w:val="16"/>
          <w:lang w:val="kk-KZ"/>
        </w:rPr>
        <w:t>С</w:t>
      </w:r>
      <w:r w:rsidRPr="004272A3">
        <w:rPr>
          <w:rFonts w:ascii="Calibri" w:hAnsi="Calibri" w:cs="Calibri"/>
          <w:i/>
          <w:sz w:val="16"/>
          <w:szCs w:val="16"/>
        </w:rPr>
        <w:t xml:space="preserve"> 1 января 2015г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  <w:r w:rsidRPr="004272A3">
        <w:rPr>
          <w:rFonts w:ascii="Calibri" w:hAnsi="Calibri" w:cs="Calibri"/>
          <w:i/>
          <w:sz w:val="16"/>
          <w:szCs w:val="16"/>
        </w:rPr>
        <w:t xml:space="preserve"> введен в действие новый Уголовный кодекс Республики Казахстан (в редакции от 3 июля 2014г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  <w:r w:rsidRPr="004272A3">
        <w:rPr>
          <w:rFonts w:ascii="Calibri" w:hAnsi="Calibri" w:cs="Calibri"/>
          <w:i/>
          <w:sz w:val="16"/>
          <w:szCs w:val="16"/>
        </w:rPr>
        <w:t>), в который включены новые статьи, а также статьи из КоАП РК.</w:t>
      </w:r>
    </w:p>
    <w:p w:rsidR="00B774B9" w:rsidRPr="004272A3" w:rsidRDefault="00B774B9" w:rsidP="00B774B9">
      <w:pPr>
        <w:pStyle w:val="21"/>
        <w:pageBreakBefore/>
        <w:spacing w:before="0"/>
        <w:rPr>
          <w:rFonts w:ascii="Calibri" w:hAnsi="Calibri" w:cs="Calibri"/>
          <w:sz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lastRenderedPageBreak/>
        <w:t>Тұрмыс деңгейі</w:t>
      </w:r>
      <w:r w:rsidR="000C0A29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</w:rPr>
        <w:br/>
      </w:r>
      <w:r w:rsidR="000C0A29" w:rsidRPr="004272A3">
        <w:rPr>
          <w:rFonts w:ascii="Calibri" w:hAnsi="Calibri" w:cs="Calibri"/>
          <w:sz w:val="24"/>
          <w:lang w:val="kk-KZ"/>
        </w:rPr>
        <w:t>Статистика у</w:t>
      </w:r>
      <w:r w:rsidRPr="004272A3">
        <w:rPr>
          <w:rFonts w:ascii="Calibri" w:hAnsi="Calibri" w:cs="Calibri"/>
          <w:sz w:val="24"/>
          <w:lang w:val="kk-KZ"/>
        </w:rPr>
        <w:t>ров</w:t>
      </w:r>
      <w:r w:rsidR="000C0A29" w:rsidRPr="004272A3">
        <w:rPr>
          <w:rFonts w:ascii="Calibri" w:hAnsi="Calibri" w:cs="Calibri"/>
          <w:sz w:val="24"/>
          <w:lang w:val="kk-KZ"/>
        </w:rPr>
        <w:t>ня</w:t>
      </w:r>
      <w:r w:rsidRPr="004272A3">
        <w:rPr>
          <w:rFonts w:ascii="Calibri" w:hAnsi="Calibri" w:cs="Calibri"/>
          <w:sz w:val="24"/>
          <w:lang w:val="kk-KZ"/>
        </w:rPr>
        <w:t xml:space="preserve"> жизни</w:t>
      </w:r>
    </w:p>
    <w:p w:rsidR="00B774B9" w:rsidRPr="004272A3" w:rsidRDefault="00B774B9" w:rsidP="00B774B9">
      <w:pPr>
        <w:pStyle w:val="a4"/>
        <w:ind w:left="0"/>
        <w:rPr>
          <w:rFonts w:ascii="Calibri" w:hAnsi="Calibri" w:cs="Calibri"/>
          <w:b/>
          <w:i w:val="0"/>
          <w:noProof w:val="0"/>
          <w:sz w:val="24"/>
          <w:lang w:val="kk-KZ"/>
        </w:rPr>
      </w:pPr>
      <w:r w:rsidRPr="004272A3">
        <w:rPr>
          <w:rFonts w:ascii="Calibri" w:hAnsi="Calibri" w:cs="Calibri"/>
          <w:b/>
          <w:i w:val="0"/>
          <w:noProof w:val="0"/>
          <w:sz w:val="24"/>
          <w:lang w:val="kk-KZ"/>
        </w:rPr>
        <w:t>Халықтың табыстары мен шығыстары</w:t>
      </w:r>
      <w:r w:rsidRPr="004272A3">
        <w:rPr>
          <w:rFonts w:ascii="Calibri" w:hAnsi="Calibri" w:cs="Calibri"/>
          <w:b/>
          <w:i w:val="0"/>
          <w:sz w:val="24"/>
        </w:rPr>
        <w:br/>
      </w:r>
      <w:r w:rsidRPr="004272A3">
        <w:rPr>
          <w:rFonts w:ascii="Calibri" w:hAnsi="Calibri" w:cs="Calibri"/>
          <w:b/>
          <w:i w:val="0"/>
          <w:noProof w:val="0"/>
          <w:sz w:val="24"/>
          <w:lang w:val="kk-KZ"/>
        </w:rPr>
        <w:t>Доходы и расходы населения</w:t>
      </w:r>
    </w:p>
    <w:p w:rsidR="00B774B9" w:rsidRPr="004272A3" w:rsidRDefault="00B774B9" w:rsidP="00B774B9">
      <w:pPr>
        <w:pStyle w:val="a9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11.1</w:t>
      </w:r>
      <w:r w:rsidRPr="004272A3">
        <w:rPr>
          <w:rFonts w:ascii="Calibri" w:hAnsi="Calibri" w:cs="Calibri"/>
          <w:lang w:val="kk-KZ"/>
        </w:rPr>
        <w:t>4</w:t>
      </w:r>
      <w:r w:rsidRPr="004272A3">
        <w:rPr>
          <w:rFonts w:ascii="Calibri" w:hAnsi="Calibri" w:cs="Calibri"/>
        </w:rPr>
        <w:t xml:space="preserve"> Үй шаруашылықтарының ақшалай табысы мен шығысының құрылымы</w:t>
      </w:r>
      <w:r w:rsidRPr="004272A3">
        <w:rPr>
          <w:rFonts w:ascii="Calibri" w:hAnsi="Calibri" w:cs="Calibri"/>
        </w:rPr>
        <w:br/>
        <w:t>Структура денежных доходов и расходов домашних хозяйств</w:t>
      </w:r>
    </w:p>
    <w:p w:rsidR="00B774B9" w:rsidRPr="004272A3" w:rsidRDefault="00B774B9" w:rsidP="00B774B9">
      <w:pPr>
        <w:pStyle w:val="a5"/>
        <w:spacing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>в процентах</w:t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6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557"/>
      </w:tblGrid>
      <w:tr w:rsidR="00B774B9" w:rsidRPr="004272A3" w:rsidTr="009C70DC">
        <w:trPr>
          <w:cantSplit/>
          <w:trHeight w:val="18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Ақшалай табыстары – барлығы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  <w:r w:rsidRPr="004272A3">
              <w:rPr>
                <w:rFonts w:ascii="Calibri" w:hAnsi="Calibri" w:cs="Calibri"/>
                <w:sz w:val="16"/>
              </w:rPr>
              <w:t>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  <w:r w:rsidRPr="004272A3">
              <w:rPr>
                <w:rFonts w:ascii="Calibri" w:hAnsi="Calibri" w:cs="Calibri"/>
                <w:sz w:val="16"/>
              </w:rPr>
              <w:t>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,0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Денежные доходы - всего</w:t>
            </w:r>
          </w:p>
        </w:tc>
      </w:tr>
      <w:tr w:rsidR="00B774B9" w:rsidRPr="004272A3" w:rsidTr="009C70DC">
        <w:trPr>
          <w:cantSplit/>
          <w:trHeight w:val="163"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еңбек қызметінен түскен табыс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80,9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80,7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81,3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81,2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80,5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80</w:t>
            </w:r>
            <w:r w:rsidRPr="004272A3">
              <w:rPr>
                <w:rFonts w:ascii="Calibri" w:hAnsi="Calibri" w:cs="Calibri"/>
                <w:sz w:val="16"/>
              </w:rPr>
              <w:t>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78,3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76,3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74,2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72,3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доходы от трудовой деятельности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әлеуметтік трасферттер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15,3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15,0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14,9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15,1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16,6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18,1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19,7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23,8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социальные трансферты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туыстары мен таныстарынан материалдық көмек алименттер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</w:rPr>
              <w:t>3,1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2,7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материальная помощь от родственников и знакомых, алименты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өзге де табыстар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0,4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1,2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прочие доходы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Ақшалай шығыстары - барлығы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100,0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Денежные расходы - всего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тұтыну шығыстары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93,8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</w:rPr>
              <w:t>93,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92,9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92,6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92,3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92,4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92,8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92,6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93,0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92,9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  <w:i/>
              </w:rPr>
            </w:pPr>
            <w:r w:rsidRPr="004272A3">
              <w:rPr>
                <w:rFonts w:ascii="Calibri" w:hAnsi="Calibri" w:cs="Calibri"/>
              </w:rPr>
              <w:t>потребительские расходы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тауарларына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41,2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45</w:t>
            </w:r>
            <w:r w:rsidRPr="004272A3">
              <w:rPr>
                <w:rFonts w:ascii="Calibri" w:hAnsi="Calibri" w:cs="Calibri"/>
                <w:sz w:val="16"/>
              </w:rPr>
              <w:t>,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43,7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43,2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43,1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44,7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45,8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46,6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50,0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продовольственные товары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емес тауарларға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28,1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26,5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28,7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28,5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25,7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25,2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24,7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22,9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непродовольственные товары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ақылы қызметтерге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24,5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21,5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20,5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22,0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21,8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21,3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20,0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платные услуги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салықтар, алымдар, төлемдер*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0,1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0,2</w:t>
            </w:r>
          </w:p>
        </w:tc>
        <w:tc>
          <w:tcPr>
            <w:tcW w:w="1557" w:type="dxa"/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налоги, сборы, платежи*</w:t>
            </w:r>
          </w:p>
        </w:tc>
      </w:tr>
      <w:tr w:rsidR="00B774B9" w:rsidRPr="004272A3" w:rsidTr="009C70DC">
        <w:trPr>
          <w:cantSplit/>
        </w:trPr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өзге де ақшалай шығыстар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6,1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</w:rPr>
              <w:t>6,5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6,9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6,9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прочие денежные расходы</w:t>
            </w:r>
          </w:p>
        </w:tc>
      </w:tr>
    </w:tbl>
    <w:p w:rsidR="00B774B9" w:rsidRPr="004272A3" w:rsidRDefault="00B774B9" w:rsidP="00B774B9">
      <w:pPr>
        <w:pStyle w:val="a4"/>
        <w:spacing w:before="0"/>
        <w:ind w:left="284"/>
        <w:rPr>
          <w:rFonts w:ascii="Calibri" w:hAnsi="Calibri" w:cs="Calibri"/>
        </w:rPr>
      </w:pPr>
      <w:r w:rsidRPr="004272A3">
        <w:rPr>
          <w:rFonts w:ascii="Calibri" w:hAnsi="Calibri" w:cs="Calibri"/>
        </w:rPr>
        <w:t>* Табыс салығынсыз.</w:t>
      </w:r>
      <w:r w:rsidRPr="004272A3">
        <w:rPr>
          <w:rFonts w:ascii="Calibri" w:hAnsi="Calibri" w:cs="Calibri"/>
        </w:rPr>
        <w:br/>
        <w:t>Без подоходного налога.</w:t>
      </w:r>
    </w:p>
    <w:p w:rsidR="00B774B9" w:rsidRPr="004272A3" w:rsidRDefault="00B774B9" w:rsidP="00B774B9">
      <w:pPr>
        <w:pStyle w:val="afffff6"/>
        <w:jc w:val="center"/>
        <w:rPr>
          <w:rFonts w:ascii="Calibri" w:hAnsi="Calibri" w:cs="Calibri"/>
          <w:b/>
        </w:rPr>
      </w:pPr>
      <w:r w:rsidRPr="004272A3">
        <w:rPr>
          <w:rFonts w:ascii="Calibri" w:hAnsi="Calibri" w:cs="Calibri"/>
          <w:b/>
        </w:rPr>
        <w:t>11.1</w:t>
      </w:r>
      <w:r w:rsidRPr="004272A3">
        <w:rPr>
          <w:rFonts w:ascii="Calibri" w:hAnsi="Calibri" w:cs="Calibri"/>
          <w:b/>
          <w:lang w:val="kk-KZ"/>
        </w:rPr>
        <w:t>5</w:t>
      </w:r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Үй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шаруашылықтары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тұтыну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шығыстарының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құрылымы</w:t>
      </w:r>
      <w:proofErr w:type="spellEnd"/>
      <w:r w:rsidRPr="004272A3">
        <w:rPr>
          <w:rFonts w:ascii="Calibri" w:hAnsi="Calibri" w:cs="Calibri"/>
          <w:b/>
        </w:rPr>
        <w:br/>
        <w:t>Структура потребительских расходов домашних хозяйств</w:t>
      </w:r>
    </w:p>
    <w:p w:rsidR="00B774B9" w:rsidRPr="004272A3" w:rsidRDefault="00B774B9" w:rsidP="00B774B9">
      <w:pPr>
        <w:pStyle w:val="a5"/>
        <w:spacing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>в процентах</w:t>
      </w: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6"/>
        <w:gridCol w:w="709"/>
        <w:gridCol w:w="709"/>
        <w:gridCol w:w="708"/>
        <w:gridCol w:w="709"/>
        <w:gridCol w:w="851"/>
        <w:gridCol w:w="850"/>
        <w:gridCol w:w="851"/>
        <w:gridCol w:w="850"/>
        <w:gridCol w:w="709"/>
        <w:gridCol w:w="709"/>
        <w:gridCol w:w="1275"/>
      </w:tblGrid>
      <w:tr w:rsidR="00B774B9" w:rsidRPr="004272A3" w:rsidTr="009C70DC">
        <w:trPr>
          <w:cantSplit/>
          <w:trHeight w:val="174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B9" w:rsidRPr="004272A3" w:rsidRDefault="00B774B9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B9" w:rsidRPr="004272A3" w:rsidRDefault="00B774B9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B774B9" w:rsidRPr="004272A3" w:rsidTr="009C70DC">
        <w:trPr>
          <w:cantSplit/>
        </w:trPr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Тұтыну шығыстары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100</w:t>
            </w:r>
            <w:r w:rsidRPr="004272A3">
              <w:rPr>
                <w:rFonts w:ascii="Calibri" w:hAnsi="Calibri" w:cs="Calibri"/>
                <w:noProof w:val="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100</w:t>
            </w:r>
            <w:r w:rsidRPr="004272A3">
              <w:rPr>
                <w:rFonts w:ascii="Calibri" w:hAnsi="Calibri" w:cs="Calibri"/>
                <w:noProof w:val="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</w:t>
            </w:r>
            <w:r w:rsidRPr="004272A3">
              <w:rPr>
                <w:rFonts w:ascii="Calibri" w:hAnsi="Calibri" w:cs="Calibri"/>
                <w:noProof w:val="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100</w:t>
            </w:r>
            <w:r w:rsidRPr="004272A3">
              <w:rPr>
                <w:rFonts w:ascii="Calibri" w:hAnsi="Calibri" w:cs="Calibri"/>
                <w:noProof w:val="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100,0</w:t>
            </w:r>
          </w:p>
        </w:tc>
        <w:tc>
          <w:tcPr>
            <w:tcW w:w="1275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  <w:i/>
              </w:rPr>
            </w:pPr>
            <w:r w:rsidRPr="004272A3">
              <w:rPr>
                <w:rFonts w:ascii="Calibri" w:hAnsi="Calibri" w:cs="Calibri"/>
              </w:rPr>
              <w:t>Потребительские расходы</w:t>
            </w:r>
          </w:p>
        </w:tc>
      </w:tr>
      <w:tr w:rsidR="00B774B9" w:rsidRPr="004272A3" w:rsidTr="009C70DC">
        <w:trPr>
          <w:cantSplit/>
        </w:trPr>
        <w:tc>
          <w:tcPr>
            <w:tcW w:w="1276" w:type="dxa"/>
            <w:vAlign w:val="bottom"/>
          </w:tcPr>
          <w:p w:rsidR="00B774B9" w:rsidRPr="004272A3" w:rsidRDefault="00B774B9" w:rsidP="009C70DC">
            <w:pPr>
              <w:pStyle w:val="ad"/>
              <w:jc w:val="lef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тауарларына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44,0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48,6</w:t>
            </w:r>
          </w:p>
        </w:tc>
        <w:tc>
          <w:tcPr>
            <w:tcW w:w="708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47,0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46,6</w:t>
            </w:r>
          </w:p>
        </w:tc>
        <w:tc>
          <w:tcPr>
            <w:tcW w:w="851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46,7</w:t>
            </w:r>
          </w:p>
        </w:tc>
        <w:tc>
          <w:tcPr>
            <w:tcW w:w="850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48,4</w:t>
            </w:r>
          </w:p>
        </w:tc>
        <w:tc>
          <w:tcPr>
            <w:tcW w:w="851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49,3</w:t>
            </w:r>
          </w:p>
        </w:tc>
        <w:tc>
          <w:tcPr>
            <w:tcW w:w="850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50,4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52,2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53,8</w:t>
            </w:r>
          </w:p>
        </w:tc>
        <w:tc>
          <w:tcPr>
            <w:tcW w:w="1275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продовольственные товары</w:t>
            </w:r>
          </w:p>
        </w:tc>
      </w:tr>
      <w:tr w:rsidR="00B774B9" w:rsidRPr="004272A3" w:rsidTr="009C70DC">
        <w:trPr>
          <w:cantSplit/>
        </w:trPr>
        <w:tc>
          <w:tcPr>
            <w:tcW w:w="127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азық-түлік емес тауарларға 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29,9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28,4</w:t>
            </w:r>
          </w:p>
        </w:tc>
        <w:tc>
          <w:tcPr>
            <w:tcW w:w="708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30,9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30,8</w:t>
            </w:r>
          </w:p>
        </w:tc>
        <w:tc>
          <w:tcPr>
            <w:tcW w:w="851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30,4</w:t>
            </w:r>
          </w:p>
        </w:tc>
        <w:tc>
          <w:tcPr>
            <w:tcW w:w="850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27,8</w:t>
            </w:r>
          </w:p>
        </w:tc>
        <w:tc>
          <w:tcPr>
            <w:tcW w:w="851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27,2</w:t>
            </w:r>
          </w:p>
        </w:tc>
        <w:tc>
          <w:tcPr>
            <w:tcW w:w="850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26,6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25,3</w:t>
            </w:r>
          </w:p>
        </w:tc>
        <w:tc>
          <w:tcPr>
            <w:tcW w:w="709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24,7</w:t>
            </w:r>
          </w:p>
        </w:tc>
        <w:tc>
          <w:tcPr>
            <w:tcW w:w="1275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непродовольственные товары</w:t>
            </w:r>
          </w:p>
        </w:tc>
      </w:tr>
      <w:tr w:rsidR="00B774B9" w:rsidRPr="004272A3" w:rsidTr="009C70DC">
        <w:trPr>
          <w:cantSplit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ақылы қызметтерге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26,1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23,8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платные услуги</w:t>
            </w:r>
          </w:p>
        </w:tc>
      </w:tr>
    </w:tbl>
    <w:p w:rsidR="00227BEB" w:rsidRDefault="00227BEB" w:rsidP="00B774B9">
      <w:pPr>
        <w:pStyle w:val="a9"/>
        <w:spacing w:before="0"/>
        <w:rPr>
          <w:rFonts w:ascii="Calibri" w:hAnsi="Calibri" w:cs="Calibri"/>
        </w:rPr>
      </w:pPr>
    </w:p>
    <w:p w:rsidR="00B774B9" w:rsidRPr="004272A3" w:rsidRDefault="00B774B9" w:rsidP="00B774B9">
      <w:pPr>
        <w:pStyle w:val="a9"/>
        <w:spacing w:before="0"/>
        <w:rPr>
          <w:rFonts w:ascii="Calibri" w:hAnsi="Calibri" w:cs="Calibri"/>
        </w:rPr>
      </w:pPr>
      <w:r w:rsidRPr="004272A3">
        <w:rPr>
          <w:rFonts w:ascii="Calibri" w:hAnsi="Calibri" w:cs="Calibri"/>
        </w:rPr>
        <w:lastRenderedPageBreak/>
        <w:t>11.</w:t>
      </w:r>
      <w:r w:rsidRPr="004272A3">
        <w:rPr>
          <w:rFonts w:ascii="Calibri" w:hAnsi="Calibri" w:cs="Calibri"/>
          <w:lang w:val="kk-KZ"/>
        </w:rPr>
        <w:t>16</w:t>
      </w:r>
      <w:r w:rsidRPr="004272A3">
        <w:rPr>
          <w:rFonts w:ascii="Calibri" w:hAnsi="Calibri" w:cs="Calibri"/>
        </w:rPr>
        <w:t xml:space="preserve"> Азық-түлік тауарларын сатып алуға жұмсалған шығыстардың құрылымы</w:t>
      </w:r>
      <w:r w:rsidRPr="004272A3">
        <w:rPr>
          <w:rFonts w:ascii="Calibri" w:hAnsi="Calibri" w:cs="Calibri"/>
        </w:rPr>
        <w:br/>
        <w:t>Структура расходов на покупку продовольственных товаров</w:t>
      </w:r>
    </w:p>
    <w:p w:rsidR="00B774B9" w:rsidRPr="004272A3" w:rsidRDefault="00B774B9" w:rsidP="00B774B9">
      <w:pPr>
        <w:pStyle w:val="a5"/>
        <w:spacing w:after="0"/>
        <w:jc w:val="left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</w:rPr>
        <w:t>пайызбен</w:t>
      </w:r>
      <w:r w:rsidRPr="004272A3">
        <w:rPr>
          <w:rFonts w:ascii="Calibri" w:hAnsi="Calibri" w:cs="Calibri"/>
        </w:rPr>
        <w:tab/>
        <w:t xml:space="preserve"> </w:t>
      </w:r>
      <w:r w:rsidRPr="004272A3">
        <w:rPr>
          <w:rFonts w:ascii="Calibri" w:hAnsi="Calibri" w:cs="Calibri"/>
          <w:lang w:val="kk-KZ"/>
        </w:rPr>
        <w:t>тұтыну шығысқа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</w:t>
      </w:r>
      <w:r w:rsidRPr="004272A3">
        <w:rPr>
          <w:rFonts w:ascii="Calibri" w:hAnsi="Calibri" w:cs="Calibri"/>
        </w:rPr>
        <w:t>в процентах</w:t>
      </w:r>
      <w:r w:rsidRPr="004272A3">
        <w:rPr>
          <w:rFonts w:ascii="Calibri" w:hAnsi="Calibri" w:cs="Calibri"/>
          <w:lang w:val="kk-KZ"/>
        </w:rPr>
        <w:t xml:space="preserve"> к потребительскому расходу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268"/>
      </w:tblGrid>
      <w:tr w:rsidR="00B774B9" w:rsidRPr="004272A3" w:rsidTr="009C70DC">
        <w:trPr>
          <w:cantSplit/>
          <w:trHeight w:val="179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B9" w:rsidRPr="004272A3" w:rsidRDefault="00B774B9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fffffffb"/>
              <w:rPr>
                <w:rFonts w:cs="Calibri"/>
              </w:rPr>
            </w:pPr>
            <w:r w:rsidRPr="004272A3">
              <w:rPr>
                <w:rFonts w:cs="Calibri"/>
              </w:rPr>
              <w:t>Азық-түлік тауарлары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44,0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48,6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47,0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46,6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46,7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48,4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49,3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50,4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52,2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53,8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тамақ өнімдері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38,6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43,8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42,5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41,9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42,2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43,8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45,1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46,0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47,6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en-US"/>
              </w:rPr>
              <w:t>49</w:t>
            </w:r>
            <w:r w:rsidRPr="004272A3">
              <w:rPr>
                <w:rFonts w:ascii="Calibri" w:hAnsi="Calibri" w:cs="Calibri"/>
                <w:snapToGrid w:val="0"/>
              </w:rPr>
              <w:t>,4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продукты питания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нан және нан өнімдері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6,8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7,1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хлеб и хлебопродукты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ет, құс және балық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12,8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16,2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17,2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16,7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16,3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16,5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16,3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16,6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19,2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мясо, птица и рыба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 өнімдері және жұмыртқа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5,5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5,6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5,8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молочные продукты и яйца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май және тоң май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2,4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масла и жиры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жемістер мен көкөністер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6,8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7,8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фрукты и овощи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қант, шай, кофе, тәттілер, дәмдеуіштер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3,7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сахар, чай, кофе, сладости, приправы</w:t>
            </w:r>
          </w:p>
        </w:tc>
      </w:tr>
      <w:tr w:rsidR="00B774B9" w:rsidRPr="004272A3" w:rsidTr="009C70DC">
        <w:trPr>
          <w:cantSplit/>
        </w:trPr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алкогольсіз сусындар*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2,1</w:t>
            </w:r>
          </w:p>
        </w:tc>
        <w:tc>
          <w:tcPr>
            <w:tcW w:w="2268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безалкогольные напитки*</w:t>
            </w:r>
          </w:p>
        </w:tc>
      </w:tr>
      <w:tr w:rsidR="00B774B9" w:rsidRPr="004272A3" w:rsidTr="009C70DC">
        <w:trPr>
          <w:cantSplit/>
          <w:trHeight w:val="68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алкогольді ішімдіктер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Алкогольные напитки</w:t>
            </w:r>
          </w:p>
        </w:tc>
      </w:tr>
    </w:tbl>
    <w:p w:rsidR="00B774B9" w:rsidRPr="004272A3" w:rsidRDefault="00B774B9" w:rsidP="00B774B9">
      <w:pPr>
        <w:pStyle w:val="a4"/>
        <w:tabs>
          <w:tab w:val="left" w:pos="284"/>
        </w:tabs>
        <w:spacing w:before="0"/>
        <w:ind w:left="284"/>
        <w:rPr>
          <w:rFonts w:ascii="Calibri" w:hAnsi="Calibri" w:cs="Calibri"/>
        </w:rPr>
      </w:pPr>
      <w:r w:rsidRPr="004272A3">
        <w:rPr>
          <w:rFonts w:ascii="Calibri" w:hAnsi="Calibri" w:cs="Calibri"/>
        </w:rPr>
        <w:t>* Кофе мен шайды қоса.</w:t>
      </w:r>
      <w:r w:rsidRPr="004272A3">
        <w:rPr>
          <w:rFonts w:ascii="Calibri" w:hAnsi="Calibri" w:cs="Calibri"/>
        </w:rPr>
        <w:br/>
        <w:t>Включая кофе и чай.</w:t>
      </w:r>
    </w:p>
    <w:p w:rsidR="00B774B9" w:rsidRPr="004272A3" w:rsidRDefault="00B774B9" w:rsidP="00B774B9">
      <w:pPr>
        <w:pStyle w:val="a9"/>
        <w:spacing w:before="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17</w:t>
      </w:r>
      <w:r w:rsidRPr="004272A3">
        <w:rPr>
          <w:rFonts w:ascii="Calibri" w:hAnsi="Calibri" w:cs="Calibri"/>
        </w:rPr>
        <w:t xml:space="preserve"> Азық-түлік емес тауарлар мен ақылы қызметтерді сатып алуға жұмсалған шығыстардың құрылымы</w:t>
      </w:r>
      <w:r w:rsidRPr="004272A3">
        <w:rPr>
          <w:rFonts w:ascii="Calibri" w:hAnsi="Calibri" w:cs="Calibri"/>
        </w:rPr>
        <w:br/>
        <w:t>Структура расходов на покупку непродовольственных товаров и платных услуг</w:t>
      </w:r>
    </w:p>
    <w:p w:rsidR="00B774B9" w:rsidRPr="004272A3" w:rsidRDefault="00B774B9" w:rsidP="00B774B9">
      <w:pPr>
        <w:pStyle w:val="a5"/>
        <w:spacing w:after="0"/>
        <w:jc w:val="left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тұтыну шығыс</w:t>
      </w:r>
      <w:r w:rsidR="006D48F3">
        <w:rPr>
          <w:rFonts w:ascii="Calibri" w:hAnsi="Calibri" w:cs="Calibri"/>
          <w:lang w:val="kk-KZ"/>
        </w:rPr>
        <w:t>ын</w:t>
      </w:r>
      <w:r w:rsidRPr="004272A3">
        <w:rPr>
          <w:rFonts w:ascii="Calibri" w:hAnsi="Calibri" w:cs="Calibri"/>
          <w:lang w:val="kk-KZ"/>
        </w:rPr>
        <w:t>а</w:t>
      </w:r>
      <w:r w:rsidR="006D48F3">
        <w:rPr>
          <w:rFonts w:ascii="Calibri" w:hAnsi="Calibri" w:cs="Calibri"/>
          <w:lang w:val="kk-KZ"/>
        </w:rPr>
        <w:t xml:space="preserve"> пайызбен</w:t>
      </w:r>
      <w:r w:rsidRPr="004272A3">
        <w:rPr>
          <w:rFonts w:ascii="Calibri" w:hAnsi="Calibri" w:cs="Calibri"/>
        </w:rPr>
        <w:tab/>
      </w:r>
      <w:r w:rsidR="006D48F3">
        <w:rPr>
          <w:rFonts w:ascii="Calibri" w:hAnsi="Calibri" w:cs="Calibri"/>
          <w:lang w:val="kk-KZ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</w:t>
      </w:r>
      <w:r w:rsidRPr="004272A3">
        <w:rPr>
          <w:rFonts w:ascii="Calibri" w:hAnsi="Calibri" w:cs="Calibri"/>
        </w:rPr>
        <w:t>в процентах</w:t>
      </w:r>
      <w:r w:rsidRPr="004272A3">
        <w:rPr>
          <w:rFonts w:ascii="Calibri" w:hAnsi="Calibri" w:cs="Calibri"/>
          <w:lang w:val="kk-KZ"/>
        </w:rPr>
        <w:t xml:space="preserve"> к потребительскому расходу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126"/>
      </w:tblGrid>
      <w:tr w:rsidR="00B774B9" w:rsidRPr="004272A3" w:rsidTr="009C70DC">
        <w:trPr>
          <w:cantSplit/>
          <w:trHeight w:val="3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B9" w:rsidRPr="004272A3" w:rsidRDefault="00B774B9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4B9" w:rsidRPr="004272A3" w:rsidRDefault="00B774B9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B9" w:rsidRPr="004272A3" w:rsidRDefault="00B774B9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емес тауарлар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29,9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27,8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27,2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26,6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25,3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24,7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Непродовольственные товары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киім, мата, аяқкиім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11,1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11,3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11,1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11,6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10,3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10,0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одежда, ткани, обувь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тұрғын үйді жөндеуге арналған тауарлар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0,6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0,6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0,5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товары для ремонта жилища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үйге арналған тауарлар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4,0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4,1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товары для дома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дәрі-дәрмек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1,4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лекарства, медикаменты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көлік құралдары, қосалқы бөлшектері және бензин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3,8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транспортные средства, запчасти и бензин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күнделікті тұрмыста және гигиеналық жеке қолданатын заттар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2,4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предметы личного обихода и гигиены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Ақылы қызметтер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26,1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23,0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23,8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23,5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23,0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22,5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21,5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Платные услуги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коммуналдық қызмет көрсету, тұрғын үйді ұстау және жөндеу*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10,0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8,3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md1"/>
              <w:rPr>
                <w:rFonts w:ascii="Calibri" w:hAnsi="Calibri" w:cs="Calibri"/>
                <w:color w:val="auto"/>
                <w:szCs w:val="16"/>
              </w:rPr>
            </w:pPr>
            <w:r w:rsidRPr="004272A3">
              <w:rPr>
                <w:rFonts w:ascii="Calibri" w:hAnsi="Calibri" w:cs="Calibri"/>
                <w:color w:val="auto"/>
                <w:szCs w:val="16"/>
              </w:rPr>
              <w:t>7,6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коммунальные услуги, содержание жилья и ремонт*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білім беру қызметтері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2,7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2,5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2,4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md1"/>
              <w:rPr>
                <w:rFonts w:ascii="Calibri" w:hAnsi="Calibri" w:cs="Calibri"/>
                <w:color w:val="auto"/>
                <w:szCs w:val="16"/>
              </w:rPr>
            </w:pPr>
            <w:r w:rsidRPr="004272A3">
              <w:rPr>
                <w:rFonts w:ascii="Calibri" w:hAnsi="Calibri" w:cs="Calibri"/>
                <w:color w:val="auto"/>
                <w:szCs w:val="16"/>
              </w:rPr>
              <w:t>2,1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образования</w:t>
            </w:r>
          </w:p>
        </w:tc>
      </w:tr>
      <w:tr w:rsidR="00B774B9" w:rsidRPr="004272A3" w:rsidTr="009C70DC">
        <w:trPr>
          <w:cantSplit/>
        </w:trPr>
        <w:tc>
          <w:tcPr>
            <w:tcW w:w="2410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денсаулық сақтау қызметтері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1,1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1,2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1,6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1,9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1,8</w:t>
            </w:r>
          </w:p>
        </w:tc>
        <w:tc>
          <w:tcPr>
            <w:tcW w:w="567" w:type="dxa"/>
            <w:vAlign w:val="bottom"/>
          </w:tcPr>
          <w:p w:rsidR="00B774B9" w:rsidRPr="004272A3" w:rsidRDefault="00B774B9" w:rsidP="009C70DC">
            <w:pPr>
              <w:pStyle w:val="md1"/>
              <w:rPr>
                <w:rFonts w:ascii="Calibri" w:hAnsi="Calibri" w:cs="Calibri"/>
                <w:color w:val="auto"/>
                <w:szCs w:val="16"/>
              </w:rPr>
            </w:pPr>
            <w:r w:rsidRPr="004272A3">
              <w:rPr>
                <w:rFonts w:ascii="Calibri" w:hAnsi="Calibri" w:cs="Calibri"/>
                <w:color w:val="auto"/>
                <w:szCs w:val="16"/>
              </w:rPr>
              <w:t>1,8</w:t>
            </w:r>
          </w:p>
        </w:tc>
        <w:tc>
          <w:tcPr>
            <w:tcW w:w="2126" w:type="dxa"/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здравоохранения</w:t>
            </w:r>
          </w:p>
        </w:tc>
      </w:tr>
      <w:tr w:rsidR="00B774B9" w:rsidRPr="004272A3" w:rsidTr="009C70DC">
        <w:trPr>
          <w:cantSplit/>
          <w:trHeight w:val="202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көлік және байланыс қызметтері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md1"/>
              <w:rPr>
                <w:rFonts w:ascii="Calibri" w:hAnsi="Calibri" w:cs="Calibri"/>
                <w:color w:val="auto"/>
                <w:szCs w:val="16"/>
              </w:rPr>
            </w:pPr>
            <w:r w:rsidRPr="004272A3">
              <w:rPr>
                <w:rFonts w:ascii="Calibri" w:hAnsi="Calibri" w:cs="Calibri"/>
                <w:color w:val="auto"/>
                <w:szCs w:val="16"/>
              </w:rPr>
              <w:t>6,6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774B9" w:rsidRPr="004272A3" w:rsidRDefault="00B774B9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транспорта и связи</w:t>
            </w:r>
          </w:p>
        </w:tc>
      </w:tr>
    </w:tbl>
    <w:p w:rsidR="00B774B9" w:rsidRPr="004272A3" w:rsidRDefault="00B774B9" w:rsidP="00B774B9">
      <w:pPr>
        <w:pStyle w:val="a4"/>
        <w:spacing w:before="0"/>
        <w:ind w:left="284"/>
        <w:rPr>
          <w:rFonts w:ascii="Calibri" w:hAnsi="Calibri" w:cs="Calibri"/>
          <w:lang w:val="en-US"/>
        </w:rPr>
      </w:pPr>
      <w:r w:rsidRPr="004272A3">
        <w:rPr>
          <w:rFonts w:ascii="Calibri" w:hAnsi="Calibri" w:cs="Calibri"/>
        </w:rPr>
        <w:t>* Отынмен.</w:t>
      </w:r>
      <w:r w:rsidRPr="004272A3">
        <w:rPr>
          <w:rFonts w:ascii="Calibri" w:hAnsi="Calibri" w:cs="Calibri"/>
        </w:rPr>
        <w:br/>
        <w:t>С топливом.</w:t>
      </w:r>
    </w:p>
    <w:p w:rsidR="008E383C" w:rsidRPr="004272A3" w:rsidRDefault="008E383C" w:rsidP="008E383C">
      <w:pPr>
        <w:pStyle w:val="afffff6"/>
        <w:rPr>
          <w:rFonts w:ascii="Calibri" w:hAnsi="Calibri" w:cs="Calibri"/>
          <w:b/>
          <w:sz w:val="24"/>
          <w:szCs w:val="24"/>
          <w:lang w:val="kk-KZ"/>
        </w:rPr>
      </w:pPr>
      <w:r w:rsidRPr="004272A3">
        <w:rPr>
          <w:rFonts w:ascii="Calibri" w:hAnsi="Calibri" w:cs="Calibri"/>
          <w:b/>
          <w:sz w:val="24"/>
          <w:szCs w:val="24"/>
          <w:lang w:val="kk-KZ"/>
        </w:rPr>
        <w:t>Тұрғын үй қоры статистикасы</w:t>
      </w:r>
      <w:r w:rsidRPr="004272A3">
        <w:rPr>
          <w:rFonts w:ascii="Calibri" w:hAnsi="Calibri" w:cs="Calibri"/>
          <w:b/>
          <w:sz w:val="24"/>
          <w:szCs w:val="24"/>
        </w:rPr>
        <w:br/>
      </w:r>
      <w:r w:rsidRPr="004272A3">
        <w:rPr>
          <w:rFonts w:ascii="Calibri" w:hAnsi="Calibri" w:cs="Calibri"/>
          <w:b/>
          <w:sz w:val="24"/>
          <w:szCs w:val="24"/>
          <w:lang w:val="kk-KZ"/>
        </w:rPr>
        <w:t>Статистика жилищного фонда</w:t>
      </w:r>
    </w:p>
    <w:p w:rsidR="008E383C" w:rsidRPr="004272A3" w:rsidRDefault="008E383C" w:rsidP="008E383C">
      <w:pPr>
        <w:pStyle w:val="a9"/>
        <w:ind w:firstLine="0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11.18 Халықтың жан басына шаққандағы жалпы алаңның болуы</w:t>
      </w:r>
      <w:r w:rsidRPr="004272A3">
        <w:rPr>
          <w:rFonts w:ascii="Calibri" w:hAnsi="Calibri" w:cs="Calibri"/>
          <w:lang w:val="kk-KZ"/>
        </w:rPr>
        <w:br/>
        <w:t xml:space="preserve">Наличие общей площади на душу населения </w:t>
      </w:r>
    </w:p>
    <w:p w:rsidR="008E383C" w:rsidRPr="004272A3" w:rsidRDefault="008E383C" w:rsidP="008E383C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тұратын б</w:t>
      </w:r>
      <w:r w:rsidRPr="004272A3">
        <w:rPr>
          <w:rFonts w:ascii="Calibri" w:hAnsi="Calibri" w:cs="Calibri"/>
        </w:rPr>
        <w:t>ір адамға келетін жалпы аудан шаршы метр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</w:t>
      </w:r>
      <w:r w:rsidRPr="004272A3">
        <w:rPr>
          <w:rFonts w:ascii="Calibri" w:hAnsi="Calibri" w:cs="Calibri"/>
        </w:rPr>
        <w:t>кв. м общей площади на одного проживающего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60"/>
      </w:tblGrid>
      <w:tr w:rsidR="008E383C" w:rsidRPr="004272A3" w:rsidTr="002772D2">
        <w:trPr>
          <w:cantSplit/>
          <w:trHeight w:val="276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3C" w:rsidRPr="004272A3" w:rsidRDefault="008E383C" w:rsidP="002772D2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383C" w:rsidRPr="004272A3" w:rsidRDefault="008E383C" w:rsidP="002772D2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8E383C" w:rsidRPr="004272A3" w:rsidTr="002772D2">
        <w:trPr>
          <w:cantSplit/>
          <w:trHeight w:val="42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Тұратын бір адамға шаққандағы тұрғын үймен қамтамасыз етілу</w:t>
            </w:r>
            <w:r w:rsidRPr="004272A3">
              <w:rPr>
                <w:rFonts w:ascii="Calibri" w:hAnsi="Calibri" w:cs="Calibri"/>
                <w:szCs w:val="16"/>
              </w:rPr>
              <w:t xml:space="preserve"> -</w:t>
            </w:r>
            <w:r w:rsidRPr="004272A3">
              <w:rPr>
                <w:rFonts w:ascii="Calibri" w:hAnsi="Calibri" w:cs="Calibri"/>
              </w:rPr>
              <w:t xml:space="preserve"> барлығы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</w:t>
            </w:r>
            <w:r w:rsidRPr="004272A3">
              <w:rPr>
                <w:rFonts w:ascii="Calibri" w:hAnsi="Calibri" w:cs="Calibri"/>
                <w:lang w:val="en-US"/>
              </w:rPr>
              <w:t>9</w:t>
            </w:r>
            <w:r w:rsidRPr="004272A3">
              <w:rPr>
                <w:rFonts w:ascii="Calibri" w:hAnsi="Calibri" w:cs="Calibri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21,0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</w:rPr>
              <w:t>Обеспеченность жильем на одного проживающего,</w:t>
            </w:r>
            <w:r w:rsidRPr="004272A3">
              <w:rPr>
                <w:rFonts w:ascii="Calibri" w:hAnsi="Calibri" w:cs="Calibri"/>
              </w:rPr>
              <w:t xml:space="preserve"> кв. м - всего</w:t>
            </w:r>
          </w:p>
        </w:tc>
      </w:tr>
    </w:tbl>
    <w:p w:rsidR="008E383C" w:rsidRPr="004272A3" w:rsidRDefault="008E383C" w:rsidP="008E383C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68"/>
      </w:tblGrid>
      <w:tr w:rsidR="008E383C" w:rsidRPr="004272A3" w:rsidTr="002772D2">
        <w:trPr>
          <w:cantSplit/>
          <w:trHeight w:val="276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268" w:type="dxa"/>
            <w:tcBorders>
              <w:top w:val="single" w:sz="4" w:space="0" w:color="auto"/>
              <w:bottom w:val="single" w:sz="4" w:space="0" w:color="auto"/>
            </w:tcBorders>
          </w:tcPr>
          <w:p w:rsidR="008E383C" w:rsidRPr="004272A3" w:rsidRDefault="008E383C" w:rsidP="002772D2">
            <w:pPr>
              <w:pStyle w:val="a6"/>
              <w:rPr>
                <w:rFonts w:ascii="Calibri" w:hAnsi="Calibri" w:cs="Calibri"/>
              </w:rPr>
            </w:pPr>
          </w:p>
        </w:tc>
      </w:tr>
      <w:tr w:rsidR="008E383C" w:rsidRPr="004272A3" w:rsidTr="002772D2">
        <w:trPr>
          <w:cantSplit/>
          <w:trHeight w:val="42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Тұратын бір адамға шаққандағы тұрғын үймен қамтамасыз етілу - барлығы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21,9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22,2</w:t>
            </w:r>
          </w:p>
        </w:tc>
        <w:tc>
          <w:tcPr>
            <w:tcW w:w="3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383C" w:rsidRPr="004272A3" w:rsidRDefault="008E383C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</w:rPr>
              <w:t>Обеспеченность жильем на одного проживающего,</w:t>
            </w:r>
            <w:r w:rsidRPr="004272A3">
              <w:rPr>
                <w:rFonts w:ascii="Calibri" w:hAnsi="Calibri" w:cs="Calibri"/>
              </w:rPr>
              <w:t xml:space="preserve"> кв. м - всего</w:t>
            </w:r>
          </w:p>
        </w:tc>
      </w:tr>
    </w:tbl>
    <w:p w:rsidR="005E2D82" w:rsidRPr="004272A3" w:rsidRDefault="005E2D82" w:rsidP="005E2D82">
      <w:pPr>
        <w:pStyle w:val="a9"/>
        <w:ind w:firstLine="0"/>
        <w:jc w:val="left"/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szCs w:val="24"/>
        </w:rPr>
        <w:lastRenderedPageBreak/>
        <w:t>Е</w:t>
      </w:r>
      <w:r w:rsidRPr="004272A3">
        <w:rPr>
          <w:rFonts w:ascii="Calibri" w:hAnsi="Calibri" w:cs="Calibri"/>
          <w:sz w:val="24"/>
          <w:szCs w:val="24"/>
          <w:lang w:val="kk-KZ"/>
        </w:rPr>
        <w:t>ңбек және жұмыспен қамту статистикасы</w:t>
      </w:r>
      <w:r w:rsidRPr="004272A3">
        <w:rPr>
          <w:rFonts w:ascii="Calibri" w:hAnsi="Calibri" w:cs="Calibri"/>
          <w:sz w:val="24"/>
          <w:szCs w:val="24"/>
          <w:lang w:val="kk-KZ"/>
        </w:rPr>
        <w:br/>
        <w:t>Статистистика труда и занятости</w:t>
      </w:r>
    </w:p>
    <w:p w:rsidR="005E2D82" w:rsidRPr="004272A3" w:rsidRDefault="005E2D82" w:rsidP="005E2D82">
      <w:pPr>
        <w:pStyle w:val="a9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 xml:space="preserve">11.19 </w:t>
      </w:r>
      <w:r w:rsidR="0046387F" w:rsidRPr="004272A3">
        <w:rPr>
          <w:rFonts w:ascii="Calibri" w:hAnsi="Calibri" w:cs="Calibri"/>
          <w:lang w:val="kk-KZ"/>
        </w:rPr>
        <w:t>Жұмыспен қамтылған және жұмыссыз халық</w:t>
      </w:r>
      <w:r w:rsidRPr="004272A3">
        <w:rPr>
          <w:rFonts w:ascii="Calibri" w:hAnsi="Calibri" w:cs="Calibri"/>
          <w:lang w:val="kk-KZ"/>
        </w:rPr>
        <w:br/>
      </w:r>
      <w:r w:rsidR="0046387F" w:rsidRPr="004272A3">
        <w:rPr>
          <w:rFonts w:ascii="Calibri" w:hAnsi="Calibri" w:cs="Calibri"/>
          <w:lang w:val="kk-KZ"/>
        </w:rPr>
        <w:t>Занятое и безработное население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864"/>
        <w:gridCol w:w="864"/>
        <w:gridCol w:w="864"/>
        <w:gridCol w:w="864"/>
        <w:gridCol w:w="864"/>
        <w:gridCol w:w="2909"/>
      </w:tblGrid>
      <w:tr w:rsidR="005E2D82" w:rsidRPr="004272A3" w:rsidTr="009C70DC">
        <w:trPr>
          <w:cantSplit/>
          <w:trHeight w:val="3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82" w:rsidRPr="004272A3" w:rsidRDefault="005E2D82" w:rsidP="009C70DC">
            <w:pPr>
              <w:pStyle w:val="ShapTabl"/>
              <w:rPr>
                <w:rFonts w:ascii="Calibri" w:hAnsi="Calibri" w:cs="Calibri"/>
                <w:lang w:val="kk-KZ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82" w:rsidRPr="004272A3" w:rsidRDefault="005E2D82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 күші, мың адам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8 610,7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8 774,6 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8 981,9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9 041,3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8 962,0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Рабочая сила,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 санындағы жұмыс күші үлесі, пайызбен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71,2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71,6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71,7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71,7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70,7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Доля рабочей силы в численности населения,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Жұмыспен қамтылған халық, мың адам 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8 114,2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8 301,6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8 507,1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8 570,6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8 510,1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Занятое население,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Жұмыспен қамту деңгейі, пайызбен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94,2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94,6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94,7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94,8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95,0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Уровень занятости,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Жалдамалы қызметкерлер, мың адам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5 409,4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5 581,4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5 813,7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5 949,7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6 109,7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Наемные работники,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жұмыспен қамтылған халық санындағы үлесі, пайызбен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66,7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67,2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68,3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69,4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71,8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доля в численности занятого населения,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</w:t>
            </w:r>
            <w:r w:rsidRPr="004272A3">
              <w:rPr>
                <w:rFonts w:ascii="Calibri" w:hAnsi="Calibri" w:cs="Calibri"/>
                <w:lang w:val="kk-KZ"/>
              </w:rPr>
              <w:t xml:space="preserve">ін-өзі </w:t>
            </w:r>
            <w:r w:rsidRPr="004272A3">
              <w:rPr>
                <w:rFonts w:ascii="Calibri" w:hAnsi="Calibri" w:cs="Calibri"/>
              </w:rPr>
              <w:t>жұмыспен қамтығандар, мың адам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2 704,8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2 720,2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2 693,5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2 621,0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2 400,4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Самостоятельно занятые,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жұмыспен қамтылған халық санындағы үлесі, пайызбен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33,3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32,8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31,7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30,6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28,2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доля в численности занятого населения,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Жұмыссыз халық, мың адам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496,5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473,0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474,8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470,7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451,9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Безработное население,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Жұмыссыздық деңгейі, пайызбен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5,8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5,4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5,3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5,2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5,0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Уровень безработицы,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 күші құрамына кірмейтін адамдар, мың адам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3 487,7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3 477,3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3 538,7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3 569,4</w:t>
            </w:r>
          </w:p>
        </w:tc>
        <w:tc>
          <w:tcPr>
            <w:tcW w:w="864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3 715,9</w:t>
            </w:r>
          </w:p>
        </w:tc>
        <w:tc>
          <w:tcPr>
            <w:tcW w:w="2909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Лица, не входящие в состав рабочей силы, тыс. человек</w:t>
            </w:r>
          </w:p>
        </w:tc>
      </w:tr>
      <w:tr w:rsidR="005E2D82" w:rsidRPr="004272A3" w:rsidTr="009C70DC">
        <w:trPr>
          <w:cantSplit/>
          <w:trHeight w:val="399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 санындағы жұмыс күші құрамына кірмейтін адамдардың үлесі, пайызбен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28,3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29,3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Доля лиц, не входящих в состав рабочей силы в численности населения, в процентах </w:t>
            </w:r>
          </w:p>
        </w:tc>
      </w:tr>
    </w:tbl>
    <w:p w:rsidR="005E2D82" w:rsidRPr="004272A3" w:rsidRDefault="005E2D82" w:rsidP="005E2D82">
      <w:pPr>
        <w:pStyle w:val="Naimenovanie"/>
        <w:tabs>
          <w:tab w:val="left" w:pos="7680"/>
        </w:tabs>
        <w:spacing w:before="0" w:after="0"/>
        <w:jc w:val="left"/>
        <w:rPr>
          <w:rFonts w:ascii="Calibri" w:hAnsi="Calibri" w:cs="Calibri"/>
          <w:b w:val="0"/>
          <w:sz w:val="16"/>
          <w:lang w:val="kk-KZ"/>
        </w:rPr>
      </w:pPr>
      <w:r w:rsidRPr="004272A3">
        <w:rPr>
          <w:rFonts w:ascii="Calibri" w:hAnsi="Calibri" w:cs="Calibri"/>
          <w:b w:val="0"/>
          <w:sz w:val="16"/>
          <w:lang w:val="kk-KZ"/>
        </w:rPr>
        <w:t>Жалғасы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Продолжение</w:t>
      </w:r>
    </w:p>
    <w:tbl>
      <w:tblPr>
        <w:tblW w:w="102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49"/>
        <w:gridCol w:w="2978"/>
      </w:tblGrid>
      <w:tr w:rsidR="005E2D82" w:rsidRPr="004272A3" w:rsidTr="009C70DC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82" w:rsidRPr="004272A3" w:rsidRDefault="005E2D82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D82" w:rsidRPr="004272A3" w:rsidRDefault="005E2D82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 күші, мың адам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8 887,6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8 998,8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9 027,4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9 138,6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9 221,5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Рабочая сила,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 санындағы жұмыс күші үлесі, пайызбен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69,7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70,0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69,7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70,0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 70,1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Доля рабочей силы в численности населения,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Жұмыспен қамтылған халық, мың адам 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8 433,3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8 553,3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8 585,2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8 695,0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8 780,8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Занятое население,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Жұмыспен қамту деңгейі, пайызбен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94,9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95,0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95,1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95,1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/>
                <w:snapToGrid w:val="0"/>
                <w:szCs w:val="16"/>
              </w:rPr>
            </w:pPr>
            <w:r w:rsidRPr="004272A3">
              <w:rPr>
                <w:rFonts w:ascii="Calibri" w:hAnsi="Calibri"/>
                <w:snapToGrid w:val="0"/>
                <w:szCs w:val="16"/>
              </w:rPr>
              <w:t>95,2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Уровень занятости,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Жалдамалы қызметкерлер, мың адам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6 294,9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6 342,8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6 485,9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6 612,5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6 681,6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Наемные работники,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жұмыспен қамтылған халық санындағы үлесі,пайызбен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74,6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74,2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75,5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76,0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 76,</w:t>
            </w:r>
            <w:r w:rsidRPr="004272A3">
              <w:rPr>
                <w:rFonts w:ascii="Calibri" w:hAnsi="Calibri" w:cs="Calibri"/>
                <w:szCs w:val="16"/>
                <w:lang w:val="kk-KZ"/>
              </w:rPr>
              <w:t>1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ShapTabl"/>
              <w:ind w:left="72"/>
              <w:jc w:val="lef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</w:rPr>
              <w:t xml:space="preserve">доля в численности занятого населения, 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</w:t>
            </w:r>
            <w:r w:rsidRPr="004272A3">
              <w:rPr>
                <w:rFonts w:ascii="Calibri" w:hAnsi="Calibri" w:cs="Calibri"/>
                <w:lang w:val="kk-KZ"/>
              </w:rPr>
              <w:t xml:space="preserve">ін-өзі </w:t>
            </w:r>
            <w:r w:rsidRPr="004272A3">
              <w:rPr>
                <w:rFonts w:ascii="Calibri" w:hAnsi="Calibri" w:cs="Calibri"/>
              </w:rPr>
              <w:t>жұмыспен қамтығандар, мың адам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2 138,4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2 210,5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2 099,2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2 082,5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2 099,2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Самостоятельно занятые,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жұмыспен қамтылған халық санындағы үлесі, пайызбен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25,4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25,8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24,5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24,0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 23,9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ind w:left="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доля в численности занятого населения,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Жұмыссыз халық, мың адам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454,2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445,5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442,3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443,6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 440,7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Безработное население,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Жұмыссыздық деңгейі, пайызбен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5,1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5,0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4,9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4,9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  4,8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Уровень безработицы, в процентах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Жұмыс күші құрамына кірмейтін адамдар, мың адам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3 867,4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3 855,0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3 927,3</w:t>
            </w:r>
          </w:p>
        </w:tc>
        <w:tc>
          <w:tcPr>
            <w:tcW w:w="851" w:type="dxa"/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3 907,3</w:t>
            </w:r>
          </w:p>
        </w:tc>
        <w:tc>
          <w:tcPr>
            <w:tcW w:w="849" w:type="dxa"/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3 934,0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Лица, не входящие в состав рабочей силы, тыс. человек</w:t>
            </w:r>
          </w:p>
        </w:tc>
      </w:tr>
      <w:tr w:rsidR="005E2D82" w:rsidRPr="004272A3" w:rsidTr="009C70DC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 санындағы жұмыс күші құрамына кірмейтін адамдардың үлесі, пайызбен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30,0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  29,9</w:t>
            </w:r>
          </w:p>
        </w:tc>
        <w:tc>
          <w:tcPr>
            <w:tcW w:w="2978" w:type="dxa"/>
            <w:tcBorders>
              <w:left w:val="nil"/>
              <w:bottom w:val="single" w:sz="4" w:space="0" w:color="auto"/>
            </w:tcBorders>
            <w:vAlign w:val="bottom"/>
          </w:tcPr>
          <w:p w:rsidR="005E2D82" w:rsidRPr="004272A3" w:rsidRDefault="005E2D82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Доля лиц, не входящих в состав рабочей силы в численности населения, в процентах </w:t>
            </w:r>
          </w:p>
        </w:tc>
      </w:tr>
    </w:tbl>
    <w:p w:rsidR="005C59D7" w:rsidRPr="004272A3" w:rsidRDefault="005C59D7" w:rsidP="005C59D7">
      <w:pPr>
        <w:pStyle w:val="afffff6"/>
        <w:jc w:val="center"/>
        <w:rPr>
          <w:rFonts w:ascii="Calibri" w:hAnsi="Calibri" w:cs="Calibri"/>
          <w:b/>
          <w:lang w:val="kk-KZ"/>
        </w:rPr>
      </w:pPr>
    </w:p>
    <w:p w:rsidR="005C59D7" w:rsidRPr="004272A3" w:rsidRDefault="005C59D7" w:rsidP="005C59D7">
      <w:pPr>
        <w:pStyle w:val="afffff6"/>
        <w:jc w:val="center"/>
        <w:rPr>
          <w:rFonts w:ascii="Calibri" w:hAnsi="Calibri" w:cs="Calibri"/>
          <w:b/>
          <w:lang w:val="kk-KZ"/>
        </w:rPr>
      </w:pPr>
      <w:r w:rsidRPr="004272A3">
        <w:rPr>
          <w:rFonts w:ascii="Calibri" w:hAnsi="Calibri" w:cs="Calibri"/>
          <w:b/>
        </w:rPr>
        <w:t>11.2</w:t>
      </w:r>
      <w:r w:rsidRPr="004272A3">
        <w:rPr>
          <w:rFonts w:ascii="Calibri" w:hAnsi="Calibri" w:cs="Calibri"/>
          <w:b/>
          <w:lang w:val="kk-KZ"/>
        </w:rPr>
        <w:t>0</w:t>
      </w:r>
      <w:r w:rsidRPr="004272A3">
        <w:rPr>
          <w:rFonts w:ascii="Calibri" w:hAnsi="Calibri" w:cs="Calibri"/>
          <w:b/>
        </w:rPr>
        <w:t xml:space="preserve"> </w:t>
      </w:r>
      <w:r w:rsidR="0046387F" w:rsidRPr="004272A3">
        <w:rPr>
          <w:rFonts w:ascii="Calibri" w:hAnsi="Calibri" w:cs="Calibri"/>
          <w:b/>
          <w:lang w:val="kk-KZ"/>
        </w:rPr>
        <w:t>Кәсіпорындар мен ұйымдарда еңбекақы төлеу</w:t>
      </w:r>
      <w:r w:rsidRPr="004272A3">
        <w:rPr>
          <w:rFonts w:ascii="Calibri" w:hAnsi="Calibri" w:cs="Calibri"/>
          <w:b/>
        </w:rPr>
        <w:br/>
        <w:t>Оплата труда</w:t>
      </w:r>
      <w:r w:rsidR="0046387F" w:rsidRPr="004272A3">
        <w:rPr>
          <w:rFonts w:ascii="Calibri" w:hAnsi="Calibri" w:cs="Calibri"/>
          <w:b/>
          <w:lang w:val="kk-KZ"/>
        </w:rPr>
        <w:t xml:space="preserve"> на предприятиях и организациях</w:t>
      </w:r>
    </w:p>
    <w:p w:rsidR="005C59D7" w:rsidRPr="004272A3" w:rsidRDefault="005C59D7" w:rsidP="005C59D7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теңге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   </w:t>
      </w:r>
      <w:r w:rsidRPr="004272A3">
        <w:rPr>
          <w:rFonts w:ascii="Calibri" w:hAnsi="Calibri" w:cs="Calibri"/>
        </w:rPr>
        <w:t>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51"/>
        <w:gridCol w:w="2974"/>
      </w:tblGrid>
      <w:tr w:rsidR="005C59D7" w:rsidRPr="004272A3" w:rsidTr="00027A0B">
        <w:trPr>
          <w:cantSplit/>
        </w:trPr>
        <w:tc>
          <w:tcPr>
            <w:tcW w:w="2977" w:type="dxa"/>
            <w:tcBorders>
              <w:left w:val="nil"/>
            </w:tcBorders>
          </w:tcPr>
          <w:p w:rsidR="005C59D7" w:rsidRPr="004272A3" w:rsidRDefault="005C59D7" w:rsidP="00027A0B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51" w:type="dxa"/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1" w:type="dxa"/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1" w:type="dxa"/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1" w:type="dxa"/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974" w:type="dxa"/>
            <w:tcBorders>
              <w:right w:val="nil"/>
            </w:tcBorders>
          </w:tcPr>
          <w:p w:rsidR="005C59D7" w:rsidRPr="004272A3" w:rsidRDefault="005C59D7" w:rsidP="00027A0B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5C59D7" w:rsidRPr="004272A3" w:rsidTr="00027A0B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 қызметкердің орташа айлық атаулы жалақысы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77 611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</w:rPr>
              <w:t>90 028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101 263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ind w:left="-108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109 141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121 021</w:t>
            </w:r>
          </w:p>
        </w:tc>
        <w:tc>
          <w:tcPr>
            <w:tcW w:w="2974" w:type="dxa"/>
            <w:tcBorders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Среднемесячная номинальная заработная плата одного работника</w:t>
            </w:r>
          </w:p>
        </w:tc>
      </w:tr>
      <w:tr w:rsidR="005C59D7" w:rsidRPr="004272A3" w:rsidTr="00027A0B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 төменгі жалақы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14 952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15 999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17 439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d"/>
              <w:ind w:left="-108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18 660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19 966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Минимальная заработная плата</w:t>
            </w:r>
          </w:p>
        </w:tc>
      </w:tr>
    </w:tbl>
    <w:p w:rsidR="005C59D7" w:rsidRPr="004272A3" w:rsidRDefault="005C59D7" w:rsidP="005C59D7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51"/>
        <w:gridCol w:w="2976"/>
      </w:tblGrid>
      <w:tr w:rsidR="005C59D7" w:rsidRPr="004272A3" w:rsidTr="00027A0B">
        <w:trPr>
          <w:cantSplit/>
        </w:trPr>
        <w:tc>
          <w:tcPr>
            <w:tcW w:w="2977" w:type="dxa"/>
            <w:tcBorders>
              <w:left w:val="nil"/>
              <w:bottom w:val="single" w:sz="4" w:space="0" w:color="auto"/>
            </w:tcBorders>
          </w:tcPr>
          <w:p w:rsidR="005C59D7" w:rsidRPr="004272A3" w:rsidRDefault="005C59D7" w:rsidP="00027A0B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59D7" w:rsidRPr="004272A3" w:rsidRDefault="005C59D7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5C59D7" w:rsidRPr="004272A3" w:rsidRDefault="005C59D7" w:rsidP="00027A0B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5C59D7" w:rsidRPr="004272A3" w:rsidTr="00027A0B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Бір қызметкердің орташа айлық атаулы жалақысы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126 021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142 898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150 827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162 673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186 815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Среднемесячная номинальная заработная плата одного работника</w:t>
            </w:r>
          </w:p>
        </w:tc>
      </w:tr>
      <w:tr w:rsidR="005C59D7" w:rsidRPr="004272A3" w:rsidTr="00027A0B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Ең төменгі жалақы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21 364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22 859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24 459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28 284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42 500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59D7" w:rsidRPr="004272A3" w:rsidRDefault="005C59D7" w:rsidP="00027A0B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Минимальная заработная плата</w:t>
            </w:r>
          </w:p>
        </w:tc>
      </w:tr>
    </w:tbl>
    <w:p w:rsidR="00A03F83" w:rsidRPr="004272A3" w:rsidRDefault="00A03F83" w:rsidP="00A03F83">
      <w:pPr>
        <w:pStyle w:val="21"/>
        <w:spacing w:before="0"/>
        <w:rPr>
          <w:rFonts w:ascii="Calibri" w:hAnsi="Calibri" w:cs="Calibri"/>
          <w:sz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t>Баға</w:t>
      </w:r>
      <w:r w:rsidR="00911954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  <w:lang w:val="kk-KZ"/>
        </w:rPr>
        <w:br/>
      </w:r>
      <w:r w:rsidR="00911954" w:rsidRPr="004272A3">
        <w:rPr>
          <w:rFonts w:ascii="Calibri" w:hAnsi="Calibri" w:cs="Calibri"/>
          <w:sz w:val="24"/>
          <w:lang w:val="kk-KZ"/>
        </w:rPr>
        <w:t>Статистика ц</w:t>
      </w:r>
      <w:r w:rsidRPr="004272A3">
        <w:rPr>
          <w:rFonts w:ascii="Calibri" w:hAnsi="Calibri" w:cs="Calibri"/>
          <w:sz w:val="24"/>
          <w:lang w:val="kk-KZ"/>
        </w:rPr>
        <w:t>ен</w:t>
      </w:r>
    </w:p>
    <w:p w:rsidR="00A03F83" w:rsidRPr="004272A3" w:rsidRDefault="00A03F83" w:rsidP="00A03F83">
      <w:pPr>
        <w:pStyle w:val="a9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11.21 Экономика секторлары бойынша баға индекстері</w:t>
      </w:r>
      <w:r w:rsidRPr="004272A3">
        <w:rPr>
          <w:rFonts w:ascii="Calibri" w:hAnsi="Calibri" w:cs="Calibri"/>
        </w:rPr>
        <w:br/>
        <w:t>Индексы цен по секторам экономики</w:t>
      </w:r>
    </w:p>
    <w:p w:rsidR="00A03F83" w:rsidRPr="004272A3" w:rsidRDefault="00A03F83" w:rsidP="00A03F83">
      <w:pPr>
        <w:pStyle w:val="a5"/>
        <w:spacing w:after="0"/>
        <w:jc w:val="left"/>
        <w:rPr>
          <w:rFonts w:ascii="Calibri" w:hAnsi="Calibri" w:cs="Calibri"/>
          <w:noProof w:val="0"/>
        </w:rPr>
      </w:pPr>
      <w:r w:rsidRPr="004272A3">
        <w:rPr>
          <w:rFonts w:ascii="Calibri" w:hAnsi="Calibri" w:cs="Calibri"/>
          <w:noProof w:val="0"/>
          <w:lang w:val="kk-KZ"/>
        </w:rPr>
        <w:lastRenderedPageBreak/>
        <w:t>к</w:t>
      </w:r>
      <w:proofErr w:type="spellStart"/>
      <w:r w:rsidRPr="004272A3">
        <w:rPr>
          <w:rFonts w:ascii="Calibri" w:hAnsi="Calibri" w:cs="Calibri"/>
          <w:noProof w:val="0"/>
        </w:rPr>
        <w:t>езе</w:t>
      </w:r>
      <w:proofErr w:type="spellEnd"/>
      <w:r w:rsidRPr="004272A3">
        <w:rPr>
          <w:rFonts w:ascii="Calibri" w:hAnsi="Calibri" w:cs="Calibri"/>
          <w:noProof w:val="0"/>
          <w:lang w:val="kk-KZ"/>
        </w:rPr>
        <w:t>ң соңына, өткен жылғы желтоқсанға пайызбен</w:t>
      </w:r>
      <w:r w:rsidRPr="004272A3">
        <w:rPr>
          <w:rFonts w:ascii="Calibri" w:hAnsi="Calibri" w:cs="Calibri"/>
          <w:noProof w:val="0"/>
          <w:lang w:val="kk-KZ"/>
        </w:rPr>
        <w:tab/>
        <w:t xml:space="preserve">                                                                  </w:t>
      </w:r>
      <w:r w:rsidRPr="004272A3">
        <w:rPr>
          <w:rFonts w:ascii="Calibri" w:hAnsi="Calibri" w:cs="Calibri"/>
          <w:noProof w:val="0"/>
        </w:rPr>
        <w:t xml:space="preserve">на конец периода, </w:t>
      </w:r>
      <w:r w:rsidRPr="004272A3">
        <w:rPr>
          <w:rFonts w:ascii="Calibri" w:hAnsi="Calibri" w:cs="Calibri"/>
          <w:noProof w:val="0"/>
          <w:lang w:val="kk-KZ"/>
        </w:rPr>
        <w:t xml:space="preserve">в процентах </w:t>
      </w:r>
      <w:r w:rsidRPr="004272A3">
        <w:rPr>
          <w:rFonts w:ascii="Calibri" w:hAnsi="Calibri" w:cs="Calibri"/>
          <w:noProof w:val="0"/>
        </w:rPr>
        <w:t>к декабрю предыдущего года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A03F83" w:rsidRPr="004272A3" w:rsidTr="009C70DC">
        <w:trPr>
          <w:cantSplit/>
          <w:trHeight w:val="92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83" w:rsidRPr="004272A3" w:rsidRDefault="00A03F83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F83" w:rsidRPr="004272A3" w:rsidRDefault="00A03F83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A03F83" w:rsidRPr="004272A3" w:rsidTr="009C70DC"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Тұтыну бағасының индексі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107,8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104,8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107,4</w:t>
            </w:r>
          </w:p>
        </w:tc>
        <w:tc>
          <w:tcPr>
            <w:tcW w:w="3542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потребительских цен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110,1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103,3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108,0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емес тауарлар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105,5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103,3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107,8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непродовольственные товары 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халыққа арналған ақылы көрсетілетін қызметтер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106,8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108,0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106,4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платные услуги для населения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Өндіруші кәсіпорындардың өнеркәсіп өнімдерінің (тауарлардың, көрсетілетін қызметтердің) баға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112,9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120,3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99,5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98,4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предприятий-производителей промышленной продукции (товаров, услуг)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napToGrid w:val="0"/>
              </w:rPr>
              <w:t>тау-кен өндіру өнеркәсібі және карьерлерді қазу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111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127,3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99</w:t>
            </w:r>
            <w:r w:rsidRPr="004272A3">
              <w:rPr>
                <w:rFonts w:ascii="Calibri" w:hAnsi="Calibri" w:cs="Calibri"/>
                <w:sz w:val="16"/>
              </w:rPr>
              <w:t>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93,4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горнодобывающая промышленность и разработка карьеров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өңдеу өнеркәсібі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97,5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107,7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обрабатывающая промышленность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электр энергиясымен, газбен, бумен, ыстық сумен және ауаны кондициялаумен жабдықтау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114,9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eastAsia="Arial Unicode MS" w:hAnsi="Calibri" w:cs="Calibri"/>
                <w:noProof w:val="0"/>
              </w:rPr>
            </w:pPr>
            <w:r w:rsidRPr="004272A3">
              <w:rPr>
                <w:rFonts w:ascii="Calibri" w:eastAsia="Arial Unicode MS" w:hAnsi="Calibr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eastAsia="Arial Unicode MS" w:hAnsi="Calibri" w:cs="Calibri"/>
                <w:noProof w:val="0"/>
              </w:rPr>
            </w:pPr>
            <w:r w:rsidRPr="004272A3">
              <w:rPr>
                <w:rFonts w:ascii="Calibri" w:eastAsia="Arial Unicode MS" w:hAnsi="Calibri" w:cs="Calibri"/>
                <w:noProof w:val="0"/>
              </w:rPr>
              <w:t>112,2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107,8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108,9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снабжение электроэнергией, газом, паром, горячей водой и кондиционированным воздухом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сумен жабдықтау; қалдықтарды жинау, өңдеу және жою, ластануды жою бойынша қызмет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109,2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eastAsia="Arial Unicode MS" w:hAnsi="Calibri" w:cs="Calibri"/>
                <w:noProof w:val="0"/>
              </w:rPr>
            </w:pPr>
            <w:r w:rsidRPr="004272A3">
              <w:rPr>
                <w:rFonts w:ascii="Calibri" w:eastAsia="Arial Unicode MS" w:hAnsi="Calibri" w:cs="Calibri"/>
                <w:noProof w:val="0"/>
              </w:rPr>
              <w:t>117,2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eastAsia="Arial Unicode MS" w:hAnsi="Calibri" w:cs="Calibri"/>
                <w:noProof w:val="0"/>
              </w:rPr>
            </w:pPr>
            <w:r w:rsidRPr="004272A3">
              <w:rPr>
                <w:rFonts w:ascii="Calibri" w:eastAsia="Arial Unicode MS" w:hAnsi="Calibri" w:cs="Calibri"/>
                <w:noProof w:val="0"/>
              </w:rPr>
              <w:t>106,1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114,9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108,1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Өндірістік-техникалық мақсаттағы өнімдерді сатып алу бағасының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109,0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108,1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97,9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110,4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приобретения продукции производственно-технического назначения промышленными предприятиями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Өндірушілердің ауыл шаруашылығы өнімдерін бағасының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123,4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98</w:t>
            </w:r>
            <w:r w:rsidRPr="004272A3">
              <w:rPr>
                <w:rFonts w:ascii="Calibri" w:hAnsi="Calibri" w:cs="Calibri"/>
                <w:noProof w:val="0"/>
              </w:rPr>
              <w:t>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93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113,3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производителей  на продукцию сельского хозяйства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шаруашылығының өнімдері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132,4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86,2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134,1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86,6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120,8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продукция растениеводства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 w:firstLine="14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дақылдар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131,2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140,0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83,6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122,2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культуры зерновые 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 w:firstLine="14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майлы тұқымдар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127,1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113,2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семена масличные 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 w:firstLine="14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126,0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93,7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121,7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 w:firstLine="14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127,0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94,3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122,5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шаруашылығы өнімдері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114,9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продукция животноводства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 w:firstLine="20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мал мен құс 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118,0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98,8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105,0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скот и птица 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 w:firstLine="20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шикі сүт 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102,8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110,3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 сырое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 w:firstLine="20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117,4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78,5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Яйца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 w:firstLine="20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98,5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98,6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шерсть 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jc w:val="lef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Орман шаруашылығы өнімі мен қызметтеріне баға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108</w:t>
            </w:r>
            <w:r w:rsidRPr="004272A3">
              <w:rPr>
                <w:rFonts w:ascii="Calibri" w:hAnsi="Calibri" w:cs="Calibri"/>
                <w:noProof w:val="0"/>
              </w:rPr>
              <w:t>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101,8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Graf"/>
              <w:jc w:val="lef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на продукцию и услуги лесного хозяйства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Күрылыстағы баға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105</w:t>
            </w:r>
            <w:r w:rsidRPr="004272A3">
              <w:rPr>
                <w:rFonts w:ascii="Calibri" w:hAnsi="Calibri" w:cs="Calibri"/>
                <w:noProof w:val="0"/>
              </w:rPr>
              <w:t>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103,3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104,4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в строительстве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құрылыс-монтаж жұмыстарына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103,5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104,5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строительно-монтажные работы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Көліктің барлық түрлерімен жүк тасымалдау тарифтерінің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116,4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113,6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тарифов на перевозку грузов всеми видами транспорта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103,2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құбыр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118,5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124,2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Трубопроводный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ішкі су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164,9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114,7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103,1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внутренний водный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Заңды тұлғаларға көрсетілген пошталық және курьерлік қызметтері тарифтерінің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115,9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тарифов на услуги почтовые и курьерские для юридических лиц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пошталық қызметтер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133,9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почтовые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курьерлік қызметтер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102,5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курьерские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Заңды тұлғаларға көрсетілген байланыс қызметтері тарифтерінің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95,0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тарифов на услуги связи для юридических лиц</w:t>
            </w:r>
          </w:p>
        </w:tc>
      </w:tr>
      <w:tr w:rsidR="00A03F83" w:rsidRPr="004272A3" w:rsidTr="009C70DC">
        <w:tc>
          <w:tcPr>
            <w:tcW w:w="3119" w:type="dxa"/>
          </w:tcPr>
          <w:p w:rsidR="00A03F83" w:rsidRPr="004272A3" w:rsidRDefault="00A03F83" w:rsidP="009C70DC">
            <w:pPr>
              <w:pStyle w:val="Graf"/>
              <w:jc w:val="lef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Тауарлардың, өнімдердің көтерме саудада сату бағасының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</w:rPr>
              <w:t>104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108,1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102,8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109,2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оптовых продаж товаров, продукции</w:t>
            </w:r>
          </w:p>
        </w:tc>
      </w:tr>
      <w:tr w:rsidR="00A03F83" w:rsidRPr="004272A3" w:rsidTr="009C70DC">
        <w:trPr>
          <w:trHeight w:val="284"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Тауарлардың, өнімдердің экспорттық жеткізілімдері бағасының индексі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131,1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97,7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</w:rPr>
              <w:t>94,4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92,3</w:t>
            </w:r>
          </w:p>
        </w:tc>
        <w:tc>
          <w:tcPr>
            <w:tcW w:w="3542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экспортных поставок товаров, продукции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</w:tr>
      <w:tr w:rsidR="00A03F83" w:rsidRPr="004272A3" w:rsidTr="009C70DC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Тауарлардың, өнімдердің импорттық түсімдері бағасының индексі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111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103,2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93,2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105,4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104,8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импортных поступлений товаров, продукции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</w:tr>
    </w:tbl>
    <w:p w:rsidR="00A03F83" w:rsidRPr="004272A3" w:rsidRDefault="00A03F83" w:rsidP="00A03F83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5"/>
      </w:tblGrid>
      <w:tr w:rsidR="00A03F83" w:rsidRPr="004272A3" w:rsidTr="009C70DC">
        <w:trPr>
          <w:cantSplit/>
          <w:trHeight w:val="53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F83" w:rsidRPr="004272A3" w:rsidRDefault="00A03F83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03F83" w:rsidRPr="004272A3" w:rsidTr="009C70DC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Тұтыну бағасының индексі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108</w:t>
            </w:r>
            <w:r w:rsidRPr="004272A3">
              <w:rPr>
                <w:rFonts w:ascii="Calibri" w:hAnsi="Calibri" w:cs="Calibri"/>
                <w:sz w:val="16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105,4</w:t>
            </w:r>
          </w:p>
        </w:tc>
        <w:tc>
          <w:tcPr>
            <w:tcW w:w="3545" w:type="dxa"/>
            <w:tcBorders>
              <w:top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потребительских цен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110,9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109,7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106,5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109,6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емес тауарлар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122,6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109,5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108,9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106,4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105,0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непродовольственные товары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халыққа арналған ақылы көрсетілетін қызметтер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108,1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106,1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104,5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100,7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платные услуги для населения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Өндіруші кәсіпорындардың өнеркәсіп өнімдерінің (тауарлардың, көрсетілетін қызметтердің) баға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117,6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112,4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101,4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предприятий-производителей промышленной продукции (товаров, услуг)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napToGrid w:val="0"/>
              </w:rPr>
              <w:t>тау-кен өндіру өнеркәсібі және карьерлерді қазу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85,0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114,1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127,2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116,3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100,0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горнодобывающая промышленность и разработка карьеров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өңдеу өнеркәсібі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108,8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104,3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обрабатывающая промышленность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электр энергиясымен, газбен, бумен, ыстық сумен және ауаны кондициялаумен жабдықтау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101,5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 xml:space="preserve">         95,3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снабжение электроэнергией, газом, паром, горячей водой и кондиционированным воздухом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сумен жабдықтау; қалдықтарды жинау, өңдеу және жою, ластануды жою бойынша қызмет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104,9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99,2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/>
                <w:snapToGrid w:val="0"/>
              </w:rPr>
            </w:pPr>
            <w:r w:rsidRPr="004272A3">
              <w:rPr>
                <w:rFonts w:ascii="Calibri" w:hAnsi="Calibri"/>
                <w:snapToGrid w:val="0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Өндірістік-техникалық мақсаттағы өнімдерді сатып алу бағасының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112,0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112,0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105,5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приобретения продукции производственно-технического назначения промышленными предприятиями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Өндірушілердің ауыл шаруашылығы өнімдерін бағасының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102,7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107,8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115,9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производителей  на продукцию сельского хозяйства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шаруашылығының өнімдері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103,0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109,1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lang w:val="kk-KZ"/>
              </w:rPr>
              <w:t>119,1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продукция растениеводства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дәнді дақылдар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114,1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/>
                <w:lang w:val="kk-KZ"/>
              </w:rPr>
              <w:t>130,6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культуры зерновые 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майлы тұқымдар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119,0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113,5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семена масличные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көкөніс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101,0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96,2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107,9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Овощи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картоп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91,6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124,2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85,9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102,5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Картофель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шаруашылығы өнімдері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107,1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продукция животноводства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мал мен құс 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99,9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104,9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скот и птица 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шикі сүт 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94,6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108,7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молоко сырое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жұмыртқа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124,5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112,9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117,6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Яйца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жүн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119,1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128,7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</w:rPr>
              <w:t>78,8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ind w:left="227"/>
              <w:jc w:val="lef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шерсть 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Graf"/>
              <w:jc w:val="left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Орман шаруашылығы өнімі мен қызметтеріне баға индексі</w:t>
            </w:r>
            <w:r w:rsidRPr="004272A3">
              <w:rPr>
                <w:rFonts w:ascii="Calibri" w:hAnsi="Calibri" w:cs="Calibri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100,9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zCs w:val="16"/>
                <w:lang w:val="en-US"/>
              </w:rPr>
              <w:t>113</w:t>
            </w:r>
            <w:r w:rsidRPr="004272A3">
              <w:rPr>
                <w:rFonts w:ascii="Calibri" w:hAnsi="Calibri"/>
                <w:szCs w:val="16"/>
              </w:rPr>
              <w:t>,</w:t>
            </w:r>
            <w:r w:rsidRPr="004272A3">
              <w:rPr>
                <w:rFonts w:ascii="Calibri" w:hAnsi="Calibri"/>
                <w:szCs w:val="16"/>
                <w:lang w:val="en-US"/>
              </w:rPr>
              <w:t>5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Graf"/>
              <w:jc w:val="left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Индекс цен на продукцию и услуги лесного хозяйства</w:t>
            </w:r>
            <w:r w:rsidRPr="004272A3">
              <w:rPr>
                <w:rFonts w:ascii="Calibri" w:hAnsi="Calibri" w:cs="Calibri"/>
                <w:vertAlign w:val="superscript"/>
              </w:rPr>
              <w:t>1)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Күрылыстағы баға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zCs w:val="16"/>
              </w:rPr>
              <w:t>101,6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 в строительстве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құрылыс-монтаж жұмыстарына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104,2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zCs w:val="16"/>
              </w:rPr>
              <w:t>100,5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на строительно-монтажные работы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Көлiктiң барлық түрлерiмен жүк тасымалдау тарифтерінің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125,9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131,1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103,0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тарифов на перевозку грузов всеми видами транспорта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napToGrid w:val="0"/>
                <w:lang w:val="kk-KZ"/>
              </w:rPr>
              <w:t>101,7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101,8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napToGrid w:val="0"/>
                <w:lang w:val="kk-KZ"/>
              </w:rPr>
              <w:t>101,2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құбыр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135,2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109,0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napToGrid w:val="0"/>
                <w:lang w:val="kk-KZ"/>
              </w:rPr>
              <w:t>103,4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трубопроводный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ішкі су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116,2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napToGrid w:val="0"/>
                <w:lang w:val="kk-KZ"/>
              </w:rPr>
              <w:t>110,9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внутренний водный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Заңды тұлғаларға көрсетілген пошталық және курьерлік қызметтер тарифтерінің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112,0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104,5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/>
                <w:szCs w:val="16"/>
              </w:rPr>
              <w:t>103,0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тарифов на услуги почтовые и курьерские для юридических лиц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пошталық қызметтер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125,0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122,1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</w:rPr>
              <w:t>101,9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103,1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105,6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почтовые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курьерлік қызметтер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101,0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услуги курьерские</w:t>
            </w:r>
          </w:p>
        </w:tc>
      </w:tr>
      <w:tr w:rsidR="00A03F83" w:rsidRPr="004272A3" w:rsidTr="009C70DC"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Заңды тұлғаларға көрсетілген байланыс қызметтер тарифтерінің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100,7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98,0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111,2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/>
                <w:szCs w:val="16"/>
              </w:rPr>
              <w:t>101,7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тарифов на услуги связи для юридических лиц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</w:tcPr>
          <w:p w:rsidR="00A03F83" w:rsidRPr="004272A3" w:rsidRDefault="00A03F83" w:rsidP="009C70DC">
            <w:pPr>
              <w:pStyle w:val="Graf"/>
              <w:jc w:val="lef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Тауарлардың, өнімдердің көтерме саудада сату бағасының индексі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</w:rPr>
              <w:t>9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106,3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105,6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/>
                <w:szCs w:val="16"/>
              </w:rPr>
              <w:t>103,8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оптовых продаж товаров, продукции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Тауарлардың, өнімдердің экспорттық жеткізілімдері бағасының индексі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7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3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5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109,4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121,2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113,8</w:t>
            </w:r>
          </w:p>
        </w:tc>
        <w:tc>
          <w:tcPr>
            <w:tcW w:w="709" w:type="dxa"/>
            <w:vAlign w:val="bottom"/>
          </w:tcPr>
          <w:p w:rsidR="00A03F83" w:rsidRPr="004272A3" w:rsidRDefault="00A03F83" w:rsidP="009C70DC">
            <w:pPr>
              <w:pStyle w:val="a7"/>
              <w:jc w:val="right"/>
              <w:rPr>
                <w:rFonts w:ascii="Calibri" w:hAnsi="Calibri"/>
                <w:lang w:val="en-US"/>
              </w:rPr>
            </w:pPr>
            <w:r w:rsidRPr="004272A3">
              <w:rPr>
                <w:rFonts w:ascii="Calibri" w:hAnsi="Calibri"/>
                <w:lang w:val="en-US"/>
              </w:rPr>
              <w:t>98,4</w:t>
            </w:r>
          </w:p>
        </w:tc>
        <w:tc>
          <w:tcPr>
            <w:tcW w:w="3545" w:type="dxa"/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экспортных поставок товаров, продукции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</w:tr>
      <w:tr w:rsidR="00A03F83" w:rsidRPr="004272A3" w:rsidTr="009C70DC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Тауарлардың, өнімдердің импорттық түсімдері бағасының индексі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89,0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116,4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106,8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106,5</w:t>
            </w:r>
          </w:p>
        </w:tc>
        <w:tc>
          <w:tcPr>
            <w:tcW w:w="3545" w:type="dxa"/>
            <w:tcBorders>
              <w:bottom w:val="single" w:sz="4" w:space="0" w:color="auto"/>
            </w:tcBorders>
            <w:vAlign w:val="bottom"/>
          </w:tcPr>
          <w:p w:rsidR="00A03F83" w:rsidRPr="004272A3" w:rsidRDefault="00A03F83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цен импортных поступлений товаров, продукции</w:t>
            </w:r>
            <w:r w:rsidRPr="004272A3">
              <w:rPr>
                <w:rFonts w:ascii="Calibri" w:hAnsi="Calibri" w:cs="Calibri"/>
                <w:vertAlign w:val="superscript"/>
              </w:rPr>
              <w:t>*</w:t>
            </w:r>
          </w:p>
        </w:tc>
      </w:tr>
    </w:tbl>
    <w:p w:rsidR="00A03F83" w:rsidRPr="004272A3" w:rsidRDefault="00A03F83" w:rsidP="00A03F83">
      <w:pPr>
        <w:pStyle w:val="a9"/>
        <w:spacing w:before="0" w:after="0"/>
        <w:ind w:left="284" w:firstLine="0"/>
        <w:jc w:val="left"/>
        <w:rPr>
          <w:rFonts w:ascii="Calibri" w:hAnsi="Calibri" w:cs="Calibri"/>
          <w:b w:val="0"/>
          <w:i/>
          <w:sz w:val="16"/>
          <w:lang w:val="kk-KZ"/>
        </w:rPr>
      </w:pPr>
      <w:r w:rsidRPr="004272A3">
        <w:rPr>
          <w:rFonts w:ascii="Calibri" w:hAnsi="Calibri" w:cs="Calibri"/>
          <w:b w:val="0"/>
          <w:i/>
          <w:sz w:val="16"/>
          <w:vertAlign w:val="superscript"/>
        </w:rPr>
        <w:t>*</w:t>
      </w:r>
      <w:r w:rsidRPr="004272A3">
        <w:rPr>
          <w:rFonts w:ascii="Calibri" w:hAnsi="Calibri" w:cs="Calibri"/>
          <w:b w:val="0"/>
          <w:i/>
          <w:sz w:val="16"/>
        </w:rPr>
        <w:t xml:space="preserve"> Бұл жерде және бұдан әрі 2016 жылдан бастап экспорттық жеткізілімдер, импорттық түсімдер бағасының индекстері теңгемен (өткен жылдары – АҚШ долларымен) көрсетілген сыртқы сауда мәмілелері бағасының өзгерісін сипаттайды.</w:t>
      </w:r>
      <w:r w:rsidRPr="004272A3">
        <w:rPr>
          <w:rFonts w:ascii="Calibri" w:hAnsi="Calibri" w:cs="Calibri"/>
          <w:sz w:val="24"/>
        </w:rPr>
        <w:br/>
      </w:r>
      <w:r w:rsidRPr="004272A3">
        <w:rPr>
          <w:rFonts w:ascii="Calibri" w:hAnsi="Calibri" w:cs="Calibri"/>
          <w:b w:val="0"/>
          <w:i/>
          <w:sz w:val="16"/>
        </w:rPr>
        <w:t xml:space="preserve">Здесь и далее с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 </w:t>
      </w:r>
    </w:p>
    <w:p w:rsidR="00A03F83" w:rsidRPr="004272A3" w:rsidRDefault="00A03F83" w:rsidP="00A03F83">
      <w:pPr>
        <w:spacing w:before="120"/>
        <w:ind w:left="284"/>
        <w:rPr>
          <w:lang w:val="kk-KZ"/>
        </w:rPr>
      </w:pPr>
      <w:r w:rsidRPr="004272A3">
        <w:rPr>
          <w:rFonts w:ascii="Calibri" w:hAnsi="Calibri" w:cs="Calibri"/>
          <w:b/>
          <w:bCs/>
          <w:i/>
          <w:sz w:val="16"/>
          <w:vertAlign w:val="superscript"/>
          <w:lang w:val="kk-KZ"/>
        </w:rPr>
        <w:t xml:space="preserve">1) </w:t>
      </w:r>
      <w:r w:rsidRPr="004272A3">
        <w:rPr>
          <w:rFonts w:ascii="Calibri" w:hAnsi="Calibri" w:cs="Calibri"/>
          <w:bCs/>
          <w:i/>
          <w:sz w:val="16"/>
          <w:szCs w:val="16"/>
          <w:lang w:val="kk-KZ"/>
        </w:rPr>
        <w:t>2016 жылдан бастап IV тоқсан өткен жыл</w:t>
      </w:r>
      <w:r w:rsidR="00911954" w:rsidRPr="004272A3">
        <w:rPr>
          <w:rFonts w:ascii="Calibri" w:hAnsi="Calibri" w:cs="Calibri"/>
          <w:bCs/>
          <w:i/>
          <w:sz w:val="16"/>
          <w:szCs w:val="16"/>
          <w:lang w:val="kk-KZ"/>
        </w:rPr>
        <w:t>ғы</w:t>
      </w:r>
      <w:r w:rsidRPr="004272A3">
        <w:rPr>
          <w:rFonts w:ascii="Calibri" w:hAnsi="Calibri" w:cs="Calibri"/>
          <w:bCs/>
          <w:i/>
          <w:sz w:val="16"/>
          <w:szCs w:val="16"/>
          <w:lang w:val="kk-KZ"/>
        </w:rPr>
        <w:t xml:space="preserve"> IV тоқсан</w:t>
      </w:r>
      <w:r w:rsidR="00911954" w:rsidRPr="004272A3">
        <w:rPr>
          <w:rFonts w:ascii="Calibri" w:hAnsi="Calibri" w:cs="Calibri"/>
          <w:bCs/>
          <w:i/>
          <w:sz w:val="16"/>
          <w:szCs w:val="16"/>
          <w:lang w:val="kk-KZ"/>
        </w:rPr>
        <w:t>ғ</w:t>
      </w:r>
      <w:r w:rsidRPr="004272A3">
        <w:rPr>
          <w:rFonts w:ascii="Calibri" w:hAnsi="Calibri" w:cs="Calibri"/>
          <w:bCs/>
          <w:i/>
          <w:sz w:val="16"/>
          <w:szCs w:val="16"/>
          <w:lang w:val="kk-KZ"/>
        </w:rPr>
        <w:t>а.</w:t>
      </w:r>
    </w:p>
    <w:p w:rsidR="00A03F83" w:rsidRPr="004272A3" w:rsidRDefault="00A03F83" w:rsidP="00A03F83">
      <w:pPr>
        <w:ind w:left="284"/>
      </w:pPr>
      <w:r w:rsidRPr="004272A3">
        <w:rPr>
          <w:rFonts w:ascii="Calibri" w:eastAsia="Calibri" w:hAnsi="Calibri" w:cs="Calibri"/>
          <w:bCs/>
          <w:i/>
          <w:sz w:val="16"/>
          <w:szCs w:val="16"/>
          <w:lang w:val="kk-KZ"/>
        </w:rPr>
        <w:t xml:space="preserve">  </w:t>
      </w:r>
      <w:r w:rsidRPr="004272A3">
        <w:rPr>
          <w:rFonts w:ascii="Calibri" w:hAnsi="Calibri" w:cs="Calibri"/>
          <w:bCs/>
          <w:i/>
          <w:sz w:val="16"/>
          <w:szCs w:val="16"/>
          <w:lang w:val="kk-KZ"/>
        </w:rPr>
        <w:t>С 2016г</w:t>
      </w:r>
      <w:r w:rsidR="00911954" w:rsidRPr="004272A3">
        <w:rPr>
          <w:rFonts w:ascii="Calibri" w:hAnsi="Calibri" w:cs="Calibri"/>
          <w:bCs/>
          <w:i/>
          <w:sz w:val="16"/>
          <w:szCs w:val="16"/>
          <w:lang w:val="kk-KZ"/>
        </w:rPr>
        <w:t>.</w:t>
      </w:r>
      <w:r w:rsidRPr="004272A3">
        <w:rPr>
          <w:rFonts w:ascii="Calibri" w:hAnsi="Calibri" w:cs="Calibri"/>
          <w:bCs/>
          <w:i/>
          <w:sz w:val="16"/>
          <w:szCs w:val="16"/>
          <w:lang w:val="kk-KZ"/>
        </w:rPr>
        <w:t xml:space="preserve"> IV квартал к IV кварталу предыдущего года. </w:t>
      </w:r>
    </w:p>
    <w:p w:rsidR="00372AF0" w:rsidRPr="004272A3" w:rsidRDefault="00372AF0" w:rsidP="00372AF0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szCs w:val="24"/>
          <w:lang w:val="kk-KZ"/>
        </w:rPr>
        <w:t>Ұлттық шоттар жүйесі</w:t>
      </w:r>
      <w:r w:rsidRPr="004272A3">
        <w:rPr>
          <w:rFonts w:ascii="Calibri" w:hAnsi="Calibri" w:cs="Calibri"/>
          <w:sz w:val="24"/>
          <w:szCs w:val="24"/>
        </w:rPr>
        <w:br/>
      </w:r>
      <w:r w:rsidRPr="004272A3">
        <w:rPr>
          <w:rFonts w:ascii="Calibri" w:hAnsi="Calibri" w:cs="Calibri"/>
          <w:sz w:val="24"/>
          <w:szCs w:val="24"/>
          <w:lang w:val="kk-KZ"/>
        </w:rPr>
        <w:t>Система национальных счетов</w:t>
      </w:r>
    </w:p>
    <w:p w:rsidR="00372AF0" w:rsidRPr="004272A3" w:rsidRDefault="00372AF0" w:rsidP="00372AF0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.2</w:t>
      </w:r>
      <w:r w:rsidRPr="004272A3">
        <w:rPr>
          <w:rFonts w:ascii="Calibri" w:hAnsi="Calibri" w:cs="Calibri"/>
          <w:lang w:val="kk-KZ"/>
        </w:rPr>
        <w:t>2</w:t>
      </w:r>
      <w:r w:rsidRPr="004272A3">
        <w:rPr>
          <w:rFonts w:ascii="Calibri" w:hAnsi="Calibri" w:cs="Calibri"/>
        </w:rPr>
        <w:t xml:space="preserve"> Экономикалық көрсеткіштер</w:t>
      </w:r>
      <w:r w:rsidRPr="004272A3">
        <w:rPr>
          <w:rFonts w:ascii="Calibri" w:hAnsi="Calibri" w:cs="Calibri"/>
        </w:rPr>
        <w:br/>
        <w:t>Экономические показатели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993"/>
        <w:gridCol w:w="993"/>
        <w:gridCol w:w="993"/>
        <w:gridCol w:w="993"/>
        <w:gridCol w:w="2831"/>
      </w:tblGrid>
      <w:tr w:rsidR="00372AF0" w:rsidRPr="004272A3" w:rsidTr="00485473">
        <w:trPr>
          <w:cantSplit/>
          <w:trHeight w:val="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ind w:left="-71" w:firstLine="71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 (ЖІӨ),</w:t>
            </w:r>
          </w:p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млн. те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ң</w:t>
            </w:r>
            <w:r w:rsidRPr="004272A3">
              <w:rPr>
                <w:rFonts w:ascii="Calibri" w:hAnsi="Calibri" w:cs="Calibri"/>
                <w:szCs w:val="16"/>
              </w:rPr>
              <w:t xml:space="preserve">ге 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21 815 517,0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28 243 052,7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31 015 186,6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35 999 025,1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39 675 832,9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 xml:space="preserve">Валовой внутренний продукт (ВВП), млн. тенге 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ЖІӨ, млн.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148 052,4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192 627,6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208 002,1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236 633,3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221 417,7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ВВП, млн. долларов США по официальному курсу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Нақты көлем </w:t>
            </w:r>
            <w:r w:rsidRPr="004272A3">
              <w:rPr>
                <w:rFonts w:ascii="Calibri" w:hAnsi="Calibri" w:cs="Calibri"/>
                <w:szCs w:val="16"/>
              </w:rPr>
              <w:t>индекс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і, өткен жылға пайызбен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107,3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107,4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104,8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106,0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104,2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Индекс физического объема, в процентах к предыдущему году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Дефлятор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, өткен жылға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lastRenderedPageBreak/>
              <w:t>пайызбен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lastRenderedPageBreak/>
              <w:t>119,6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118,9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104,8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109,5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105,8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 xml:space="preserve">Дефлятор, в процентах к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lastRenderedPageBreak/>
              <w:t>предыдущему году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lastRenderedPageBreak/>
              <w:t xml:space="preserve">Халықтың жан басына шаққандағы ЖІӨ, теңге 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1 336 605,6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1 705 848,6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1 847 084,8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2 113 204,8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2 294 830,2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ВВП на душу населения, тенге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ЖІӨ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 халықтың жан басына шаққанда</w:t>
            </w:r>
            <w:r w:rsidRPr="004272A3">
              <w:rPr>
                <w:rFonts w:ascii="Calibri" w:hAnsi="Calibri" w:cs="Calibri"/>
                <w:szCs w:val="16"/>
              </w:rPr>
              <w:t>,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9 071,0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11 634,5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12 387,4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13 890,8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12 806,7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ВВП на душу населения, долларов США по официальному курсу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Халықтың жан басына шаққандағы ЖІӨ-нің нақты көлем индексі, өткен жылға пайызбен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105,8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105,9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103,3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104,5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102,7</w:t>
            </w:r>
          </w:p>
        </w:tc>
        <w:tc>
          <w:tcPr>
            <w:tcW w:w="2831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Индекс физического объема ВВП на душу населения, в процентах к предыдущему году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Доллар бағамы, теңге 1 АҚШ долларына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147,35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146,62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149,11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152,13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jc w:val="right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179,19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Курс доллара, тенге за 1 доллар США</w:t>
            </w:r>
          </w:p>
        </w:tc>
      </w:tr>
    </w:tbl>
    <w:p w:rsidR="00372AF0" w:rsidRPr="004272A3" w:rsidRDefault="00372AF0" w:rsidP="00372AF0">
      <w:pPr>
        <w:pStyle w:val="Naimenovanie"/>
        <w:spacing w:before="0" w:after="0"/>
        <w:ind w:left="-142" w:firstLine="142"/>
        <w:jc w:val="both"/>
        <w:rPr>
          <w:rFonts w:ascii="Calibri" w:hAnsi="Calibri" w:cs="Calibri"/>
          <w:b w:val="0"/>
          <w:sz w:val="16"/>
          <w:szCs w:val="16"/>
        </w:rPr>
      </w:pPr>
      <w:r w:rsidRPr="004272A3">
        <w:rPr>
          <w:rFonts w:ascii="Calibri" w:hAnsi="Calibri" w:cs="Calibri"/>
          <w:b w:val="0"/>
          <w:sz w:val="16"/>
          <w:szCs w:val="16"/>
          <w:lang w:val="kk-KZ"/>
        </w:rPr>
        <w:t>Ж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              П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родолжение</w:t>
      </w:r>
      <w:proofErr w:type="spellEnd"/>
    </w:p>
    <w:tbl>
      <w:tblPr>
        <w:tblW w:w="10205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93"/>
        <w:gridCol w:w="992"/>
        <w:gridCol w:w="992"/>
        <w:gridCol w:w="992"/>
        <w:gridCol w:w="2834"/>
      </w:tblGrid>
      <w:tr w:rsidR="00372AF0" w:rsidRPr="004272A3" w:rsidTr="00485473">
        <w:trPr>
          <w:cantSplit/>
          <w:trHeight w:val="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 (ЖІӨ), млн. теңге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40 884 133,6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46 971 150,0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54 378 857,8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61 819 536,4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69 532 626,5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Валовой внутренний продукт (ВВП), млн. тенге 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ЖІӨ, млн. АҚШ доллары ресми бағам бойынша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184 387,0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137 278,3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166 806,3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179 337,8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181 665,9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ind w:right="-70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ВВП, млн. долларов США по официальному курсу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Нақты көлем индексі, өткен жылға пайызбен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101,2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101,1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104,1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104,1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104,5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Индекс физического объема, в процентах к предыдущему году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Дефлятор, өткен жылға пайызбен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101,9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113,6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108,4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109,2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107,6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Дефлятор, в процентах к предыдущему году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Халықтың жан басына шаққандағы ЖІӨ, теңге 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2 330 360,2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2 639 710,3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3 014 720,8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3 382 469,2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3 755 744,6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ВВП на душу населения, тенге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ЖІӨ халықтың жан басына шаққанда, АҚШ доллары ресми бағам бойынша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10 509,9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7 714,8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9 247,6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ind w:left="-121"/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9 812,5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ind w:left="-121"/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9 812,5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ВВП на душу населения, долларов США по официальному курсу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Халықтың жан басына шаққандағы ЖІӨ-нің нақты көлем индексі, өткен жылға пайызбен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99,7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99,7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102,7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102,7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103,2</w:t>
            </w:r>
          </w:p>
        </w:tc>
        <w:tc>
          <w:tcPr>
            <w:tcW w:w="283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Индекс физического объема ВВП на душу населения, в процентах к предыдущему году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Доллар бағамы, теңге 1 АҚШ долларына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221,73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342,16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326,00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344,71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noProof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z w:val="16"/>
                <w:szCs w:val="16"/>
                <w:lang w:val="ru-MO"/>
              </w:rPr>
              <w:t>382,75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Курс доллара, тенге за 1 доллар США</w:t>
            </w:r>
          </w:p>
        </w:tc>
      </w:tr>
    </w:tbl>
    <w:p w:rsidR="00372AF0" w:rsidRPr="004272A3" w:rsidRDefault="00372AF0" w:rsidP="00372AF0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23</w:t>
      </w:r>
      <w:r w:rsidRPr="004272A3">
        <w:rPr>
          <w:rFonts w:ascii="Calibri" w:hAnsi="Calibri" w:cs="Calibri"/>
        </w:rPr>
        <w:t xml:space="preserve"> Жалпы ішкі өнім қосылған құн сомасы ретінде</w:t>
      </w:r>
      <w:r w:rsidRPr="004272A3">
        <w:rPr>
          <w:rFonts w:ascii="Calibri" w:hAnsi="Calibri" w:cs="Calibri"/>
        </w:rPr>
        <w:br/>
        <w:t>Валовой внутренний продукт как сумма добавленной стоимости</w:t>
      </w:r>
    </w:p>
    <w:p w:rsidR="00372AF0" w:rsidRPr="004272A3" w:rsidRDefault="00372AF0" w:rsidP="00372AF0">
      <w:pPr>
        <w:pStyle w:val="a5"/>
        <w:spacing w:after="0"/>
        <w:ind w:right="-141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  <w:lang w:val="kk-KZ"/>
        </w:rPr>
        <w:t>млн. теңге</w:t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  <w:t xml:space="preserve">                     </w:t>
      </w:r>
      <w:r w:rsidRPr="004272A3">
        <w:rPr>
          <w:rFonts w:ascii="Calibri" w:hAnsi="Calibri" w:cs="Calibri"/>
          <w:szCs w:val="16"/>
        </w:rPr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2552"/>
      </w:tblGrid>
      <w:tr w:rsidR="00372AF0" w:rsidRPr="004272A3" w:rsidTr="00485473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Негізгі бағаларда шығару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36 357 713,0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45 446 908,9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49 657 988,4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56 160 882,3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61 860 129,6</w:t>
            </w:r>
          </w:p>
        </w:tc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Выпуск в основных ценах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Аралық тұтыну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15 708 681,4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19 705 034,1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21 129 898,3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23 264 281,3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25 208 557,4</w:t>
            </w:r>
          </w:p>
        </w:tc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Промежуточное потребление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қосылған құн негізгі бағаларда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20 649 031,6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25 741 874,8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28 528 090,1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32 896 601,0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36 651 572,2</w:t>
            </w:r>
          </w:p>
        </w:tc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Валовая добавленная стоимость в основных ценах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1 226 970,2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2 581 518,2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2 585 020,8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3 193 949,1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3 140 575,7</w:t>
            </w:r>
          </w:p>
        </w:tc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Налоги на продукты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арналған демеу қаржылар</w:t>
            </w:r>
            <w:r w:rsidRPr="004272A3">
              <w:rPr>
                <w:rFonts w:ascii="Calibri" w:hAnsi="Calibri" w:cs="Calibri"/>
                <w:szCs w:val="16"/>
              </w:rPr>
              <w:t xml:space="preserve"> (-)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60 484,8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80 340,3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97 924,3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91 525,0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116 315,0</w:t>
            </w:r>
          </w:p>
        </w:tc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Субсидии на продукты (-)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21 815 517,0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28 243 052,7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39 675 832,9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Валовой внутренний продукт в рыночных ценах</w:t>
            </w:r>
          </w:p>
        </w:tc>
      </w:tr>
    </w:tbl>
    <w:p w:rsidR="00372AF0" w:rsidRPr="004272A3" w:rsidRDefault="00372AF0" w:rsidP="00372AF0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  <w:szCs w:val="16"/>
        </w:rPr>
      </w:pP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</w:t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              </w:t>
      </w:r>
      <w:r w:rsidRPr="004272A3">
        <w:rPr>
          <w:rFonts w:ascii="Calibri" w:hAnsi="Calibri" w:cs="Calibri"/>
          <w:b w:val="0"/>
          <w:sz w:val="16"/>
          <w:szCs w:val="16"/>
        </w:rPr>
        <w:t>Продолжение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1134"/>
        <w:gridCol w:w="1134"/>
        <w:gridCol w:w="2268"/>
      </w:tblGrid>
      <w:tr w:rsidR="00372AF0" w:rsidRPr="004272A3" w:rsidTr="00485473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Негізгі бағаларда шығару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63 958 086,2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74 731 304,6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95 418 867,6</w:t>
            </w:r>
          </w:p>
        </w:tc>
        <w:tc>
          <w:tcPr>
            <w:tcW w:w="1134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102 753 424,6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111 674 103,0</w:t>
            </w:r>
          </w:p>
        </w:tc>
        <w:tc>
          <w:tcPr>
            <w:tcW w:w="2268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Выпуск в основных ценах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Аралық тұтыну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25 174 185,8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30 393 719,1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44 223 008,3</w:t>
            </w:r>
          </w:p>
        </w:tc>
        <w:tc>
          <w:tcPr>
            <w:tcW w:w="1134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45 046 871,3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46 992 498,2</w:t>
            </w:r>
          </w:p>
        </w:tc>
        <w:tc>
          <w:tcPr>
            <w:tcW w:w="2268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Промежуточное потребление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қосылған құн негізгі бағаларда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38 783 900,4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44 337 585,5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51 195 859,3</w:t>
            </w:r>
          </w:p>
        </w:tc>
        <w:tc>
          <w:tcPr>
            <w:tcW w:w="1134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57 706 553,3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64 681 604,8</w:t>
            </w:r>
          </w:p>
        </w:tc>
        <w:tc>
          <w:tcPr>
            <w:tcW w:w="2268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Валовая добавленная стоимость в основных ценах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2 223 043,8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2 777 016,3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3 371 983,4</w:t>
            </w:r>
          </w:p>
        </w:tc>
        <w:tc>
          <w:tcPr>
            <w:tcW w:w="1134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4 277 352,3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5 057 371,0</w:t>
            </w:r>
          </w:p>
        </w:tc>
        <w:tc>
          <w:tcPr>
            <w:tcW w:w="2268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Налоги на продукты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арналған демеу қаржылар</w:t>
            </w:r>
            <w:r w:rsidRPr="004272A3">
              <w:rPr>
                <w:rFonts w:ascii="Calibri" w:hAnsi="Calibri" w:cs="Calibri"/>
                <w:szCs w:val="16"/>
              </w:rPr>
              <w:t xml:space="preserve"> (-)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122 810,6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143 451,8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188 984,9</w:t>
            </w:r>
          </w:p>
        </w:tc>
        <w:tc>
          <w:tcPr>
            <w:tcW w:w="1134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164 369,2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206 349,3</w:t>
            </w:r>
          </w:p>
        </w:tc>
        <w:tc>
          <w:tcPr>
            <w:tcW w:w="2268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Субсидии на продукты (-)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40 884 133,6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46 971 150,0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54 378 857,8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61 819 536,4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69 532 626,5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Валовой внутренний продукт в рыночных ценах</w:t>
            </w:r>
          </w:p>
        </w:tc>
      </w:tr>
    </w:tbl>
    <w:p w:rsidR="00372AF0" w:rsidRPr="004272A3" w:rsidRDefault="00372AF0" w:rsidP="00372AF0">
      <w:pPr>
        <w:pStyle w:val="a9"/>
        <w:pageBreakBefore/>
        <w:spacing w:before="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lastRenderedPageBreak/>
        <w:t>11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24</w:t>
      </w:r>
      <w:r w:rsidRPr="004272A3">
        <w:rPr>
          <w:rFonts w:ascii="Calibri" w:hAnsi="Calibri" w:cs="Calibri"/>
        </w:rPr>
        <w:t xml:space="preserve"> Жалпы ішкі өнім табыс сомасы ретінде</w:t>
      </w:r>
      <w:r w:rsidRPr="004272A3">
        <w:rPr>
          <w:rFonts w:ascii="Calibri" w:hAnsi="Calibri" w:cs="Calibri"/>
        </w:rPr>
        <w:br/>
        <w:t>Валовой внутренний продукт как сумма доходов</w:t>
      </w:r>
    </w:p>
    <w:p w:rsidR="00372AF0" w:rsidRPr="004272A3" w:rsidRDefault="00372AF0" w:rsidP="00372AF0">
      <w:pPr>
        <w:pStyle w:val="a5"/>
        <w:spacing w:after="0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млн. теңге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 xml:space="preserve">                      </w:t>
      </w:r>
      <w:r w:rsidRPr="004272A3">
        <w:rPr>
          <w:rFonts w:ascii="Calibri" w:hAnsi="Calibri" w:cs="Calibri"/>
          <w:szCs w:val="16"/>
        </w:rPr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201</w:t>
            </w:r>
            <w:r w:rsidRPr="004272A3">
              <w:rPr>
                <w:rFonts w:ascii="Calibri" w:hAnsi="Calibri" w:cs="Calibri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Еңбекақы төлеу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7 492 514,9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9 225 682,3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10 133 606,</w:t>
            </w: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11 060 875,8</w:t>
            </w: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12 474 013,6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Оплата труда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Өндіріс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пен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импортқа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салынатын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салықтар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1 511 928,4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2 867 947,3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2 912 355,6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3 608 059,9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3 598 131,8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Налоги на производство и импорт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Өндіріс пен импортқа демеу қаржылар </w:t>
            </w:r>
            <w:r w:rsidRPr="004272A3">
              <w:rPr>
                <w:rFonts w:ascii="Calibri" w:hAnsi="Calibri" w:cs="Calibri"/>
                <w:szCs w:val="16"/>
              </w:rPr>
              <w:t>(-)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60 484,8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80 340,3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97 924,3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91 525,0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116 315,0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Субсидии на производство и импорт (-)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Негізгі капиталды тұтыну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3 001 706,3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3 588 238,5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3 732 517,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4 352 759,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4 869 370,7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Потребление основного капитала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Таза пайда және таза аралас табыстар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9 869 852,2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12 641 524,9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14 334 632,2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17 068 854,5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18 850 631,8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Чистая прибыль и чистые смешанные доходы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21 815 517,0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28 243 052,7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39 675 832,9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Валовой внутренний продукт в рыночных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 xml:space="preserve"> ценах</w:t>
            </w:r>
          </w:p>
        </w:tc>
      </w:tr>
    </w:tbl>
    <w:p w:rsidR="00372AF0" w:rsidRPr="004272A3" w:rsidRDefault="00372AF0" w:rsidP="00372AF0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  <w:szCs w:val="16"/>
        </w:rPr>
      </w:pP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  <w:szCs w:val="16"/>
        </w:rPr>
        <w:t>Продолжение</w:t>
      </w:r>
    </w:p>
    <w:tbl>
      <w:tblPr>
        <w:tblW w:w="1021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3"/>
        <w:gridCol w:w="992"/>
        <w:gridCol w:w="992"/>
        <w:gridCol w:w="2697"/>
      </w:tblGrid>
      <w:tr w:rsidR="00372AF0" w:rsidRPr="004272A3" w:rsidTr="00485473">
        <w:trPr>
          <w:cantSplit/>
          <w:trHeight w:val="84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Еңбекақы төлеу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13 161 352,4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14 253 989,5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16 180 203,7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18 825 518,4</w:t>
            </w: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21 199 133,2</w:t>
            </w:r>
          </w:p>
        </w:tc>
        <w:tc>
          <w:tcPr>
            <w:tcW w:w="269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Оплата труда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Өндіріс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пен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импортқа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салынатын</w:t>
            </w:r>
            <w:r w:rsidRPr="004272A3">
              <w:rPr>
                <w:rFonts w:ascii="Calibri" w:hAnsi="Calibri" w:cs="Calibri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  <w:lang w:val="ru-MO"/>
              </w:rPr>
              <w:t>салықтар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2 685 592,6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3 465 723,7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3 973 441,9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4 890 902,8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 xml:space="preserve">5 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778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55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2,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Налоги на производство и импорт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Өндіріс пен импортқа демеу қаржылар </w:t>
            </w:r>
            <w:r w:rsidRPr="004272A3">
              <w:rPr>
                <w:rFonts w:ascii="Calibri" w:hAnsi="Calibri" w:cs="Calibri"/>
                <w:szCs w:val="16"/>
              </w:rPr>
              <w:t>(-)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122 810,6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143 451,8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188 984,9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164 369,2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206 349,3</w:t>
            </w:r>
          </w:p>
        </w:tc>
        <w:tc>
          <w:tcPr>
            <w:tcW w:w="269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Субсидии на производство и импорт (-)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Негізгі капиталды тұтыну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5 199 146,5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5 009 473,7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5 726 334,4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6 394 457,4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7 372 240,6</w:t>
            </w:r>
          </w:p>
        </w:tc>
        <w:tc>
          <w:tcPr>
            <w:tcW w:w="269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Потребление основного капитала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Таза пайда және таза аралас табыстар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19 960 852,7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24 385 414,9</w:t>
            </w:r>
          </w:p>
        </w:tc>
        <w:tc>
          <w:tcPr>
            <w:tcW w:w="993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28 687 862,7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31 885 477,0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35 389 049,9</w:t>
            </w:r>
          </w:p>
        </w:tc>
        <w:tc>
          <w:tcPr>
            <w:tcW w:w="269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Чистая прибыль и чистые смешанные доходы</w:t>
            </w:r>
          </w:p>
        </w:tc>
      </w:tr>
      <w:tr w:rsidR="00372AF0" w:rsidRPr="004272A3" w:rsidTr="0048547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40 884 133,6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46 971 150,0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54 378 857,8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61 819 536,4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69 532 626,5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Валовой внутренний продукт в рыночных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 xml:space="preserve"> ценах</w:t>
            </w:r>
          </w:p>
        </w:tc>
      </w:tr>
    </w:tbl>
    <w:p w:rsidR="00372AF0" w:rsidRPr="004272A3" w:rsidRDefault="00372AF0" w:rsidP="00372AF0">
      <w:pPr>
        <w:pStyle w:val="a9"/>
        <w:spacing w:after="8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25</w:t>
      </w:r>
      <w:r w:rsidRPr="004272A3">
        <w:rPr>
          <w:rFonts w:ascii="Calibri" w:hAnsi="Calibri" w:cs="Calibri"/>
        </w:rPr>
        <w:t xml:space="preserve"> Жалпы ішкі өнім ағымдағы бағаларда</w:t>
      </w:r>
      <w:r w:rsidRPr="004272A3">
        <w:rPr>
          <w:rFonts w:ascii="Calibri" w:hAnsi="Calibri" w:cs="Calibri"/>
        </w:rPr>
        <w:br/>
        <w:t>Валовой внутренний продукт в текущих ценах</w:t>
      </w:r>
    </w:p>
    <w:p w:rsidR="00372AF0" w:rsidRPr="004272A3" w:rsidRDefault="00372AF0" w:rsidP="00372AF0">
      <w:pPr>
        <w:pStyle w:val="a5"/>
        <w:spacing w:after="0"/>
        <w:jc w:val="left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млн. теңге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 xml:space="preserve">                       </w:t>
      </w:r>
      <w:r w:rsidRPr="004272A3">
        <w:rPr>
          <w:rFonts w:ascii="Calibri" w:hAnsi="Calibri" w:cs="Calibri"/>
          <w:szCs w:val="16"/>
        </w:rPr>
        <w:t>млн. 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372AF0" w:rsidRPr="004272A3" w:rsidTr="00485473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2014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</w:p>
        </w:tc>
      </w:tr>
      <w:tr w:rsidR="00372AF0" w:rsidRPr="004272A3" w:rsidTr="00485473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9 841 623,2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11 934 119,5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12 589 431,3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13 752 477,6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14 893 902,3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fffff8"/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Производство товаров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983 994,9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1 409 038,6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1 330 033,6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1 621 232,5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1 717 786,0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Сельское, лесное и рыбное хозяйство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7 177 125,8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8 708 469,4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9 343 705,5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9 985 996,6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10 818 122,5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Промышленность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1 680 502,5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1 816 611,5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1 915 692,2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2 145 248,5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2 357 993,8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Строительство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11 274 267,8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13 807 755,3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15 938 658,8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19 144 123,4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21 757 669,9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Bok"/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Производство услуг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2 834 219,3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3 819 319,2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4 624 794,8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5 415 975,3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6 332 749,1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Оптовая и розничная торговля; ремонт автомобилей и мотоциклов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1 750 835,6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1 937 037,6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2 294 128,9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2 736 538,1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3 144 595,2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Транспорт и складирование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188 935,4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239 592,8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277 328,1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311 180,4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366 505,8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Услуги по проживанию и питанию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675 234,2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698 970,9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811 345,7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946 161,4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1 005 229,0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Информация и связь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792 399,5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550 503,5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655 348,0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986 543,5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1 199 418,3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Финансовая и страховая деятельность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1 884 428,6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2 390 740,0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2 659 454,9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3 019 353,0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3 283 010,9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Операции с недвижимым имуществом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841 846,1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1 270 049,0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1 381 939,8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1 530 057,1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1 670 643,0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Профессиональная, научная и техническая деятельность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419 847,0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491 047,4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553 813,5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637 108,6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752 924,9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456 417,0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551 535,2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608 373,1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711 439,5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773 223,0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704 180,6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886 288,7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949 217,2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1 029 843,4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1 125 456,2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Образование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377 936,9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482 072,0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516 554,1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577 127,0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666 308,4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Здравоохранение и социальные услуги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130 801,1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176 073,9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197 730,7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243 360,9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289 131,1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Искусство, развлечения и отдых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200 807,6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301 033,1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380 462,2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972 543,9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1 119 352,2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Предоставление прочих видов услуг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kk-KZ"/>
              </w:rPr>
              <w:t xml:space="preserve">Үй қызметшісін жалдайтын және өзі тұтыну үшін тауарлар мен қызметтер өндіретін үй </w:t>
            </w: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kk-KZ"/>
              </w:rPr>
              <w:lastRenderedPageBreak/>
              <w:t>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lastRenderedPageBreak/>
              <w:t>16 378,9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13 492,0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28 167,8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26 891,3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29 122,8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 xml:space="preserve">Деятельность домашних хозяйств, нанимающих домашнюю прислугу и </w:t>
            </w: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lastRenderedPageBreak/>
              <w:t>производящих товары и услуги для собственного потребления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lastRenderedPageBreak/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21 115 891,0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25 741 874,8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36 651 572,2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Всего по отраслям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-466 859,4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КИУФП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ind w:left="-108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20 649 031,6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25 741 874,8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36 651 572,2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Валовая добавленная стоимость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1 226 970,2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2 581 518,2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2 585 020,8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3 193 949,1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3 140 575,7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Налоги на продукты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60 484,8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80 340,3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97 924,3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91 525,0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116 315,0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Субсидии на продукты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ind w:left="-108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21 815 517,0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28 243 052,7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31 015 186,6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35 999 025,1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39 675 832,9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Валовый внутренний продукт</w:t>
            </w:r>
          </w:p>
        </w:tc>
      </w:tr>
    </w:tbl>
    <w:p w:rsidR="00372AF0" w:rsidRPr="004272A3" w:rsidRDefault="00372AF0" w:rsidP="00372AF0">
      <w:pPr>
        <w:pStyle w:val="Naimenovanie"/>
        <w:spacing w:before="0" w:after="0"/>
        <w:ind w:left="-142" w:firstLine="142"/>
        <w:jc w:val="both"/>
        <w:rPr>
          <w:rFonts w:ascii="Calibri" w:hAnsi="Calibri" w:cs="Calibri"/>
          <w:b w:val="0"/>
          <w:sz w:val="16"/>
          <w:szCs w:val="16"/>
          <w:lang w:val="kk-KZ"/>
        </w:rPr>
      </w:pPr>
      <w:r w:rsidRPr="004272A3">
        <w:rPr>
          <w:rFonts w:ascii="Calibri" w:hAnsi="Calibri" w:cs="Calibri"/>
          <w:b w:val="0"/>
          <w:sz w:val="16"/>
          <w:szCs w:val="16"/>
        </w:rPr>
        <w:t>Жал</w:t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>ғ</w:t>
      </w:r>
      <w:r w:rsidRPr="004272A3">
        <w:rPr>
          <w:rFonts w:ascii="Calibri" w:hAnsi="Calibri" w:cs="Calibri"/>
          <w:b w:val="0"/>
          <w:sz w:val="16"/>
          <w:szCs w:val="16"/>
        </w:rPr>
        <w:t>асы</w:t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               П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родолжение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372AF0" w:rsidRPr="004272A3" w:rsidTr="00485473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AF0" w:rsidRPr="004272A3" w:rsidRDefault="00372AF0" w:rsidP="00485473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</w:p>
        </w:tc>
      </w:tr>
      <w:tr w:rsidR="00372AF0" w:rsidRPr="004272A3" w:rsidTr="00485473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14 540 579,0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17 161 282,9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20 034 372,9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fffff8"/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23 424 694,9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26 071 350,0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fffff8"/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Производство товаров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1 925 866,5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2 140 007,6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2 456 284,6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2 717 499,1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3 105 560,7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Сельское, лесное и рыбное хозяйство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10 166 976,4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12 262 514,9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14 600 972,1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17 421 280,9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19 154 492,5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Промышленность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2 447 736,1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2 758 760,4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2 977 116,2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3 285 914,9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3 811 296,8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Строительство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24 243 321,4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27 176 302,6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31 161 486,4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Bok"/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34 281 858,4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38 610 254,8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Bok"/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Производство услуг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6 994 015,8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7 898 849,7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9 141 161,9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10 366 506,1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11 788 364,0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Оптовая и розничная торговля; ремонт автомобилей и мотоциклов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3 520 545,5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3 876 007,8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4 453 674,7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5 065 480,5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5 589 850,6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Транспорт и складирование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420 185,0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528 771,4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645 467,1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703 857,5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793 329,6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Услуги по проживанию и питанию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1 071 814,5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978 417,4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1 089 261,8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1 182 681,6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1 349 561,9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Информация и связь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1 430 703,9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1 668 758,4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2 020 521,6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2 048 002,8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2 233 384,2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Финансовая и страховая деятельность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3 685 580,4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4 101 176,8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4 515 363,5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4 793 647,7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5 222 690,9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Операции с недвижимым имуществом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1 864 408,9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2 335 967,1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2 457 398,9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2 742 926,9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3 062 749,9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Профессиональная, научная и техническая деятельность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846 480,3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1 005 314,3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1 240 767,3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1 371 432,8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1 600 314,9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809 408,7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856 126,3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914 529,6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934 017,6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1 175 340,4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1 197 316,9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1 325 335,8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1 528 964,5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1 657 450,4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1 859 275,3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Образование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729 986,8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888 829,7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1 075 843,5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1 172 754,3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1 326 324,9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Здравоохранение и социальные услуги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329 278,5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357 605,4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415 736,0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450 094,6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508 692,8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Искусство, развлечения и отдых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1 312 678,3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1 323 043,5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1 621 966,9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1 749 064,9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2 053 934,9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Предоставление прочих видов услуг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30 917,9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32 099,0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40 829,1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43 940,7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46 440,5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38 783 900,4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44 337 585,5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Всего по отраслям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КИУФП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38 783 900,4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44 337 585,5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Валовая добавленная стоимость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2 223 043,8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2 777 016,3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3 371 983,4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4 277 352,3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5 057 371,0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Налоги на продукты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122 810,6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143 451,8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188 984,9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164 369,2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206 349,3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Субсидии на продукты</w:t>
            </w:r>
          </w:p>
        </w:tc>
      </w:tr>
      <w:tr w:rsidR="00372AF0" w:rsidRPr="004272A3" w:rsidTr="00485473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40 884 133,6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46 971 150,0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54 378 857,8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61 819 536,4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69 532 626,5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noProof/>
                <w:spacing w:val="-4"/>
                <w:sz w:val="16"/>
                <w:szCs w:val="16"/>
                <w:lang w:val="ru-MO"/>
              </w:rPr>
              <w:t>Валовый внутренний продукт</w:t>
            </w:r>
          </w:p>
        </w:tc>
      </w:tr>
    </w:tbl>
    <w:p w:rsidR="00372AF0" w:rsidRPr="004272A3" w:rsidRDefault="00372AF0" w:rsidP="00372AF0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26</w:t>
      </w:r>
      <w:r w:rsidRPr="004272A3">
        <w:rPr>
          <w:rFonts w:ascii="Calibri" w:hAnsi="Calibri" w:cs="Calibri"/>
        </w:rPr>
        <w:t xml:space="preserve"> Жалпы ішкі өнімді пайдалану</w:t>
      </w:r>
      <w:r w:rsidRPr="004272A3">
        <w:rPr>
          <w:rFonts w:ascii="Calibri" w:hAnsi="Calibri" w:cs="Calibri"/>
        </w:rPr>
        <w:br/>
        <w:t>Использование валового внутреннего продукта</w:t>
      </w:r>
    </w:p>
    <w:p w:rsidR="00372AF0" w:rsidRPr="004272A3" w:rsidRDefault="00372AF0" w:rsidP="00372AF0">
      <w:pPr>
        <w:pStyle w:val="a5"/>
        <w:spacing w:before="0" w:after="0"/>
        <w:ind w:right="-284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млн. теңге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  <w:t xml:space="preserve">                     </w:t>
      </w:r>
      <w:r w:rsidRPr="004272A3">
        <w:rPr>
          <w:rFonts w:ascii="Calibri" w:hAnsi="Calibri" w:cs="Calibri"/>
          <w:szCs w:val="16"/>
        </w:rPr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lang w:val="kk-KZ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12 258 755,7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14 874 786,8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17 510 663,9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21 624 594,9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23 477 055,5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ү</w:t>
            </w:r>
            <w:r w:rsidRPr="004272A3">
              <w:rPr>
                <w:rFonts w:ascii="Calibri" w:hAnsi="Calibri" w:cs="Calibri"/>
                <w:szCs w:val="16"/>
              </w:rPr>
              <w:t>й шаруашылықтарының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9 721 099,6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11 692 755,2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13 659 206,6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17 616 589,2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18 805 873,9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домашних хозяйств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>мемлекеттік басқарудың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2 358 768,9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2 958 699,3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3 573 446,7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3 662 309,2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4 241 218,1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одан</w:t>
            </w: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</w:p>
        </w:tc>
        <w:tc>
          <w:tcPr>
            <w:tcW w:w="992" w:type="dxa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из них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lastRenderedPageBreak/>
              <w:t>жеке тауарлар мен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қызметтерге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1 233 332,4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1 538 036,7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1 847 841,8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1 939 108,3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2 170 880,6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 индивидуальные товары и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ұ</w:t>
            </w:r>
            <w:r w:rsidRPr="004272A3">
              <w:rPr>
                <w:rFonts w:ascii="Calibri" w:hAnsi="Calibri" w:cs="Calibri"/>
                <w:szCs w:val="16"/>
              </w:rPr>
              <w:t>жымдық қызметтерге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1 125 436,5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1 420 662,6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1 725 604,9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1 723 200,9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2 070 337,5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 коллективные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ҰШҚКЕҰ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178 887,2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223 332,3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278 010,6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345 696,5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429 963,5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НКООДХ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қорланым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5 535 370,9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6 495 378,5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7 825 026,2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8 844 818,4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10 232 495,4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5 307 136,6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6 062 287,2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7 072 441,5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7 877 374,3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8 552 487,1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материалдық айналым құрал-жабдықтары босалқы қорының өзгеруі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228 234,3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433 091,3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752 584,7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967 444,1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1 680 008,3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изменение запасов материальных оборотных средств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экспорты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9 652 096,5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13 123 039,2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13 680 694,3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13 901 757,1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15 609 170,2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Экспорт товаров и услуг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импорты (-)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6 521 549,5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7 527 675,7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9 184 858,9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9 644 344,6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10 169 025,7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Импорт товаров и услуг (-)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Статистикалық алшақтық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890 843,4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1 277 523,9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1 183 661,1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1 272 199,3</w:t>
            </w:r>
          </w:p>
        </w:tc>
        <w:tc>
          <w:tcPr>
            <w:tcW w:w="992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526 137,5</w:t>
            </w:r>
          </w:p>
        </w:tc>
        <w:tc>
          <w:tcPr>
            <w:tcW w:w="2694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Статистическое расхождение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Жалпы ішкі өнім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21 815 517,0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28 243 052,7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39 675 832,9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372AF0" w:rsidRPr="004272A3" w:rsidRDefault="00372AF0" w:rsidP="00372AF0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  <w:szCs w:val="16"/>
        </w:rPr>
      </w:pP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 xml:space="preserve">               </w:t>
      </w:r>
      <w:r w:rsidRPr="004272A3">
        <w:rPr>
          <w:rFonts w:ascii="Calibri" w:hAnsi="Calibri" w:cs="Calibri"/>
          <w:b w:val="0"/>
          <w:sz w:val="16"/>
          <w:szCs w:val="16"/>
        </w:rPr>
        <w:t>Продолжение</w:t>
      </w:r>
    </w:p>
    <w:tbl>
      <w:tblPr>
        <w:tblW w:w="1020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1134"/>
        <w:gridCol w:w="1134"/>
        <w:gridCol w:w="1134"/>
        <w:gridCol w:w="1134"/>
        <w:gridCol w:w="2126"/>
      </w:tblGrid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2019*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26 718 002,2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31 083 238,5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34 326 070,3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37 350 907,1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42 497 817,8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ү</w:t>
            </w:r>
            <w:r w:rsidRPr="004272A3">
              <w:rPr>
                <w:rFonts w:ascii="Calibri" w:hAnsi="Calibri" w:cs="Calibri"/>
                <w:szCs w:val="16"/>
              </w:rPr>
              <w:t>й шаруашылықтарының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21 491 895,4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25 087 440,1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27 986 614,7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31 514 400,6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35 374 295,0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домашних хозяйств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мемлекеттік басқарудың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4 755 939,3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5 463 145,6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5 729 324,8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5 144 127,7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6 349 831,8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олардан: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из них: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>жеке тауарлар мен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қызметтерге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2 284 955,7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2 803 834,4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2 840 045,8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2 120 585,0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2 521 921,2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 индивидуальные товары и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ұ</w:t>
            </w:r>
            <w:r w:rsidRPr="004272A3">
              <w:rPr>
                <w:rFonts w:ascii="Calibri" w:hAnsi="Calibri" w:cs="Calibri"/>
                <w:szCs w:val="16"/>
              </w:rPr>
              <w:t>жымдық қызметтерге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2 470 983,6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2 659 311,2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2 889 279,0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3 023 542,7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3 827 910,6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7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 коллективные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ҰШҚКЕҰ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470 167,5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532 652,8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610 130,8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692 378,8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773 691,0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НКООДХ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қорланым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11 409 909,5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13 070 935,7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14 330 178,9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15 614 509,7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18 605 173,9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9 354 911,6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10 671 499,7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11 798 875,1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13 091 415,8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16 010 236,9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материалдық айналым құрал-жабдықтары босалқы қорының өзгеруі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2 054 997,9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2 399 436,0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2 531 303,8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2 523 093,9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2 594 937,0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изменение запасов материальных оборотных средств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экспорты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11 658 809,0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14 957 440,7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17 617 527,7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23 259 735,6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25 196 798,6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Экспорт товаров и услуг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импорты (-)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10 030 113,0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13 371 609,8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13 283 468,9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16 012 952,6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19 232 858,9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Импорт товаров и услуг (-)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Статистикалық алшақтық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1 127 525,9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1 231 144,9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1 388 549,8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1 607 336,6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1 889 488,9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Статистическое расхождение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ішкі өнім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40 884 133,6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46 971 150,0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54 378 857,8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61 819 536,4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68 956 420,3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372AF0" w:rsidRPr="004272A3" w:rsidRDefault="00372AF0" w:rsidP="00372AF0">
      <w:pPr>
        <w:pStyle w:val="a4"/>
        <w:spacing w:before="0"/>
        <w:ind w:left="284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* Алдын ала деректер.</w:t>
      </w:r>
      <w:r w:rsidRPr="004272A3">
        <w:rPr>
          <w:rFonts w:ascii="Calibri" w:hAnsi="Calibri" w:cs="Calibri"/>
        </w:rPr>
        <w:br/>
      </w:r>
      <w:r w:rsidRPr="004272A3">
        <w:rPr>
          <w:rFonts w:ascii="Calibri" w:hAnsi="Calibri" w:cs="Calibri"/>
          <w:lang w:val="kk-KZ"/>
        </w:rPr>
        <w:t>Предварительные данные.</w:t>
      </w:r>
    </w:p>
    <w:p w:rsidR="00372AF0" w:rsidRPr="004272A3" w:rsidRDefault="00372AF0" w:rsidP="00372AF0">
      <w:pPr>
        <w:pStyle w:val="a9"/>
        <w:spacing w:before="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27</w:t>
      </w:r>
      <w:r w:rsidRPr="004272A3">
        <w:rPr>
          <w:rFonts w:ascii="Calibri" w:hAnsi="Calibri" w:cs="Calibri"/>
        </w:rPr>
        <w:t xml:space="preserve"> ЖІӨ-ні пайдалану элементтерінің нақты көлем индекстері</w:t>
      </w:r>
      <w:r w:rsidRPr="004272A3">
        <w:rPr>
          <w:rFonts w:ascii="Calibri" w:hAnsi="Calibri" w:cs="Calibri"/>
        </w:rPr>
        <w:br/>
        <w:t>Индексы физического объема элементов использования ВВП</w:t>
      </w:r>
    </w:p>
    <w:p w:rsidR="00372AF0" w:rsidRPr="004272A3" w:rsidRDefault="00372AF0" w:rsidP="00372AF0">
      <w:pPr>
        <w:pStyle w:val="a5"/>
        <w:spacing w:after="0"/>
        <w:ind w:right="-283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өткен жылға пайызбен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  <w:t>в процентах к предыдущему году</w:t>
      </w:r>
    </w:p>
    <w:tbl>
      <w:tblPr>
        <w:tblW w:w="1020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850"/>
        <w:gridCol w:w="850"/>
        <w:gridCol w:w="850"/>
        <w:gridCol w:w="850"/>
        <w:gridCol w:w="850"/>
        <w:gridCol w:w="2977"/>
      </w:tblGrid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lang w:val="kk-KZ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109,7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111,9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110,8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108,9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үй шаруашылықтарының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111,8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112,0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110,1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110,6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домашних хозяйств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pacing w:val="-4"/>
                <w:szCs w:val="16"/>
              </w:rPr>
              <w:t>мемлекеттік басқарудың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102,7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111,9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113,5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109,8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жеке тауарлар мен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қызметтерге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104,9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113,9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111,0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104,5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на индивидуальные товары и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ұжымдық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қызметтерге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100,3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109,7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116,2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115,6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на коллективные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ҰШҚКЕҰ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94,0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107,7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108,5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113,2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115,8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НКООДХ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Жалпы қорланым 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102,0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105,4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112,7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106,7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108,6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103,8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103,4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109,9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105,5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104,4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экспорты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103,1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100,4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104,8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102,7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97,5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Экспорт товаров и услуг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импорты (-)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102,9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124,8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107,8</w:t>
            </w:r>
          </w:p>
        </w:tc>
        <w:tc>
          <w:tcPr>
            <w:tcW w:w="850" w:type="dxa"/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96,0</w:t>
            </w:r>
          </w:p>
        </w:tc>
        <w:tc>
          <w:tcPr>
            <w:tcW w:w="2977" w:type="dxa"/>
            <w:vAlign w:val="bottom"/>
          </w:tcPr>
          <w:p w:rsidR="00372AF0" w:rsidRPr="004272A3" w:rsidRDefault="00372AF0" w:rsidP="00485473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Импорт товаров и услуг (-)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Жалпы ішкі өнім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d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  <w:lang w:val="ru-MO"/>
              </w:rPr>
              <w:t>107,3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107,4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104,2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372AF0" w:rsidRPr="004272A3" w:rsidRDefault="00372AF0" w:rsidP="00372AF0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  <w:szCs w:val="16"/>
        </w:rPr>
      </w:pP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  <w:szCs w:val="16"/>
        </w:rPr>
        <w:t>Продолжение</w:t>
      </w:r>
    </w:p>
    <w:tbl>
      <w:tblPr>
        <w:tblW w:w="10208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51"/>
        <w:gridCol w:w="2976"/>
      </w:tblGrid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2019*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372AF0" w:rsidRPr="004272A3" w:rsidRDefault="00372AF0" w:rsidP="00485473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72AF0" w:rsidRPr="004272A3" w:rsidTr="00485473">
        <w:trPr>
          <w:cantSplit/>
          <w:trHeight w:val="85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107,2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үй шаруашылықтарының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105,8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домашних хозяйств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pacing w:val="-4"/>
                <w:szCs w:val="16"/>
              </w:rPr>
              <w:t>мемлекеттік басқарудың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85,9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115,5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жеке тауарлар мен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қызметтерге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71,3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108,3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 индивидуальные товары и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ұжымдық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қызметтерге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120,6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на коллективные услуги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ҰШҚКЕҰ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104,9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НКООДХ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>Жалпы қорланым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109,0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ru-MO"/>
              </w:rPr>
            </w:pPr>
            <w:r w:rsidRPr="004272A3">
              <w:rPr>
                <w:rFonts w:ascii="Calibri" w:hAnsi="Calibr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111,9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lastRenderedPageBreak/>
              <w:t>Тауарлар мен қызметтер экспорты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102,2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Экспорт товаров и услуг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Тауарлар мен қызметтер импорты (-)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72A3">
              <w:rPr>
                <w:rFonts w:ascii="Calibri" w:hAnsi="Calibri" w:cs="Arial"/>
                <w:sz w:val="16"/>
                <w:szCs w:val="16"/>
              </w:rPr>
              <w:t>111,6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Импорт товаров и услуг (-)</w:t>
            </w:r>
          </w:p>
        </w:tc>
      </w:tr>
      <w:tr w:rsidR="00372AF0" w:rsidRPr="004272A3" w:rsidTr="00485473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</w:rPr>
              <w:t>Жалпы ішкі өнім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jc w:val="right"/>
              <w:rPr>
                <w:rFonts w:ascii="Calibri" w:hAnsi="Calibri" w:cs="Arial"/>
                <w:bCs/>
                <w:sz w:val="16"/>
                <w:szCs w:val="16"/>
              </w:rPr>
            </w:pPr>
            <w:r w:rsidRPr="004272A3">
              <w:rPr>
                <w:rFonts w:ascii="Calibri" w:hAnsi="Calibri" w:cs="Arial"/>
                <w:bCs/>
                <w:sz w:val="16"/>
                <w:szCs w:val="16"/>
              </w:rPr>
              <w:t>104,5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AF0" w:rsidRPr="004272A3" w:rsidRDefault="00372AF0" w:rsidP="00485473">
            <w:pPr>
              <w:pStyle w:val="a7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372AF0" w:rsidRPr="004272A3" w:rsidRDefault="00372AF0" w:rsidP="00372AF0">
      <w:pPr>
        <w:pStyle w:val="a4"/>
        <w:spacing w:before="0"/>
        <w:ind w:left="284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* Алдын ала деректер.</w:t>
      </w:r>
      <w:r w:rsidRPr="004272A3">
        <w:rPr>
          <w:rFonts w:ascii="Calibri" w:hAnsi="Calibri" w:cs="Calibri"/>
        </w:rPr>
        <w:br/>
      </w:r>
      <w:r w:rsidRPr="004272A3">
        <w:rPr>
          <w:rFonts w:ascii="Calibri" w:hAnsi="Calibri" w:cs="Calibri"/>
          <w:lang w:val="kk-KZ"/>
        </w:rPr>
        <w:t>Предварительные данные.</w:t>
      </w:r>
    </w:p>
    <w:p w:rsidR="0039183E" w:rsidRPr="004272A3" w:rsidRDefault="00E33138" w:rsidP="0039183E">
      <w:pPr>
        <w:pStyle w:val="21"/>
        <w:spacing w:before="120" w:after="0"/>
        <w:rPr>
          <w:rFonts w:ascii="Calibri" w:hAnsi="Calibri" w:cs="Calibri"/>
          <w:sz w:val="24"/>
        </w:rPr>
      </w:pPr>
      <w:r w:rsidRPr="004272A3">
        <w:rPr>
          <w:rFonts w:ascii="Calibri" w:hAnsi="Calibri" w:cs="Calibri"/>
          <w:sz w:val="24"/>
          <w:lang w:val="kk-KZ"/>
        </w:rPr>
        <w:t>И</w:t>
      </w:r>
      <w:proofErr w:type="spellStart"/>
      <w:r w:rsidR="0039183E" w:rsidRPr="004272A3">
        <w:rPr>
          <w:rFonts w:ascii="Calibri" w:hAnsi="Calibri" w:cs="Calibri"/>
          <w:sz w:val="24"/>
        </w:rPr>
        <w:t>нвестициял</w:t>
      </w:r>
      <w:proofErr w:type="spellEnd"/>
      <w:r w:rsidR="0039183E" w:rsidRPr="004272A3">
        <w:rPr>
          <w:rFonts w:ascii="Calibri" w:hAnsi="Calibri" w:cs="Calibri"/>
          <w:sz w:val="24"/>
          <w:lang w:val="kk-KZ"/>
        </w:rPr>
        <w:t>ар</w:t>
      </w:r>
      <w:r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</w:rPr>
        <w:br/>
      </w:r>
      <w:r w:rsidRPr="004272A3">
        <w:rPr>
          <w:rFonts w:ascii="Calibri" w:hAnsi="Calibri" w:cs="Calibri"/>
          <w:sz w:val="24"/>
          <w:lang w:val="kk-KZ"/>
        </w:rPr>
        <w:t>Статистика и</w:t>
      </w:r>
      <w:proofErr w:type="spellStart"/>
      <w:r w:rsidR="0039183E" w:rsidRPr="004272A3">
        <w:rPr>
          <w:rFonts w:ascii="Calibri" w:hAnsi="Calibri" w:cs="Calibri"/>
          <w:sz w:val="24"/>
        </w:rPr>
        <w:t>нвестици</w:t>
      </w:r>
      <w:proofErr w:type="spellEnd"/>
      <w:r w:rsidRPr="004272A3">
        <w:rPr>
          <w:rFonts w:ascii="Calibri" w:hAnsi="Calibri" w:cs="Calibri"/>
          <w:sz w:val="24"/>
          <w:lang w:val="kk-KZ"/>
        </w:rPr>
        <w:t>й</w:t>
      </w:r>
    </w:p>
    <w:p w:rsidR="0039183E" w:rsidRPr="004272A3" w:rsidRDefault="0039183E" w:rsidP="0039183E">
      <w:pPr>
        <w:pStyle w:val="a9"/>
        <w:spacing w:before="120" w:after="12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28</w:t>
      </w:r>
      <w:r w:rsidRPr="004272A3">
        <w:rPr>
          <w:rFonts w:ascii="Calibri" w:hAnsi="Calibri" w:cs="Calibri"/>
        </w:rPr>
        <w:t xml:space="preserve"> Инвестициялық қызметтің негізгі көрсеткіштері</w:t>
      </w:r>
      <w:r w:rsidRPr="004272A3">
        <w:rPr>
          <w:rFonts w:ascii="Calibri" w:hAnsi="Calibri" w:cs="Calibri"/>
          <w:vertAlign w:val="superscript"/>
        </w:rPr>
        <w:br/>
      </w:r>
      <w:r w:rsidRPr="004272A3">
        <w:rPr>
          <w:rFonts w:ascii="Calibri" w:hAnsi="Calibri" w:cs="Calibri"/>
        </w:rPr>
        <w:t>Основные показатели инвестиционной деятельности</w:t>
      </w:r>
    </w:p>
    <w:p w:rsidR="0039183E" w:rsidRPr="004272A3" w:rsidRDefault="0039183E" w:rsidP="0039183E">
      <w:pPr>
        <w:pStyle w:val="a5"/>
        <w:spacing w:before="0"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млрд. теңге</w:t>
      </w:r>
      <w:r w:rsidRPr="004272A3">
        <w:rPr>
          <w:rFonts w:ascii="Calibri" w:hAnsi="Calibri" w:cs="Calibri"/>
        </w:rPr>
        <w:tab/>
        <w:t xml:space="preserve"> 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>млрд. тенге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3402"/>
        <w:gridCol w:w="3669"/>
      </w:tblGrid>
      <w:tr w:rsidR="0039183E" w:rsidRPr="004272A3" w:rsidTr="0048547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Негізгі капиталға салынған инвестициялар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Инвестиции в основной капитал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Негізгі құрал-жабдықтарды пайдалануға беру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Ввод в эксплуатацию основных средств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Тұрғын үй құрылысына салынған инвестициялар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Инвестиции в жилищное строительство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653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314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</w:rPr>
              <w:t>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335,6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5 010,2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3 283,3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421,0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5 473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3 734,9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428,2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6 072,7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3 423,1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497,9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5"/>
              <w:spacing w:before="0" w:after="0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6 591,5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4 313,9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613,5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5"/>
              <w:spacing w:before="0" w:after="0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7 024,7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5 107,6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740,0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5"/>
              <w:spacing w:before="0" w:after="0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7 762,3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5 699,8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839,5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5"/>
              <w:spacing w:before="0" w:after="0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szCs w:val="16"/>
              </w:rPr>
              <w:t>8 770,6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7 891,7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</w:rPr>
              <w:t>1</w:t>
            </w:r>
            <w:r w:rsidRPr="004272A3">
              <w:rPr>
                <w:rFonts w:ascii="Calibri" w:hAnsi="Calibri" w:cs="Calibri"/>
                <w:noProof w:val="0"/>
                <w:sz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 w:val="16"/>
              </w:rPr>
              <w:t>022,5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2018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11 179,0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21 798,3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 w:val="16"/>
                <w:lang w:val="en-US"/>
              </w:rPr>
              <w:t>1</w:t>
            </w:r>
            <w:r w:rsidRPr="004272A3">
              <w:rPr>
                <w:rFonts w:ascii="Calibri" w:hAnsi="Calibri" w:cs="Calibri"/>
                <w:noProof w:val="0"/>
                <w:sz w:val="16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 w:val="16"/>
                <w:lang w:val="en-US"/>
              </w:rPr>
              <w:t>201,3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2019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5"/>
              <w:spacing w:before="0" w:after="0"/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12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576,8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 w:val="16"/>
                <w:szCs w:val="16"/>
              </w:rPr>
              <w:t>710,0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 w:val="16"/>
                <w:lang w:val="en-US"/>
              </w:rPr>
              <w:t>1 475,5</w:t>
            </w:r>
          </w:p>
        </w:tc>
      </w:tr>
    </w:tbl>
    <w:p w:rsidR="0039183E" w:rsidRPr="004272A3" w:rsidRDefault="0039183E" w:rsidP="0039183E">
      <w:pPr>
        <w:pStyle w:val="a9"/>
        <w:spacing w:before="120" w:after="12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29</w:t>
      </w:r>
      <w:r w:rsidRPr="004272A3">
        <w:rPr>
          <w:rFonts w:ascii="Calibri" w:hAnsi="Calibri" w:cs="Calibri"/>
        </w:rPr>
        <w:t xml:space="preserve"> Негізгі капиталға инвестициялардың қаржыландыру көздері</w:t>
      </w:r>
      <w:r w:rsidRPr="004272A3">
        <w:rPr>
          <w:rFonts w:ascii="Calibri" w:hAnsi="Calibri" w:cs="Calibri"/>
        </w:rPr>
        <w:br/>
        <w:t>Источники финансирования инвестиций в основной капитал</w:t>
      </w:r>
    </w:p>
    <w:p w:rsidR="0039183E" w:rsidRPr="004272A3" w:rsidRDefault="0039183E" w:rsidP="0039183E">
      <w:pPr>
        <w:pStyle w:val="a0"/>
        <w:ind w:right="-141" w:firstLine="0"/>
        <w:rPr>
          <w:rFonts w:ascii="Calibri" w:hAnsi="Calibri" w:cs="Calibri"/>
          <w:sz w:val="16"/>
        </w:rPr>
      </w:pPr>
      <w:r w:rsidRPr="004272A3">
        <w:rPr>
          <w:rFonts w:ascii="Calibri" w:hAnsi="Calibri" w:cs="Calibri"/>
          <w:sz w:val="16"/>
        </w:rPr>
        <w:t>жалпы көлемге пайызбен</w:t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  <w:lang w:val="kk-KZ"/>
        </w:rPr>
        <w:t xml:space="preserve">    </w:t>
      </w:r>
      <w:r w:rsidRPr="004272A3">
        <w:rPr>
          <w:rFonts w:ascii="Calibri" w:hAnsi="Calibri" w:cs="Calibri"/>
          <w:sz w:val="16"/>
        </w:rPr>
        <w:t>в процентах к общему объему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418"/>
        <w:gridCol w:w="2551"/>
        <w:gridCol w:w="1453"/>
        <w:gridCol w:w="1807"/>
      </w:tblGrid>
      <w:tr w:rsidR="0039183E" w:rsidRPr="004272A3" w:rsidTr="00485473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Негізгі капиталға салынған инвестициялар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Инвестиции в основной капитал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Оның ішінде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В том числе за счет</w:t>
            </w:r>
          </w:p>
        </w:tc>
      </w:tr>
      <w:tr w:rsidR="0039183E" w:rsidRPr="004272A3" w:rsidTr="00485473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бюджеттік қаражат есебінен бюджетных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кәсіпорындар мен ұйымдардың меншікті қаражаты есебінен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собственных средств предприятий и организаций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қарыз қаражаты есебінен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заемных средств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шетелдік инвесторлар қаражаты есебінен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средств иностранных инвесторов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27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22</w:t>
            </w:r>
          </w:p>
        </w:tc>
      </w:tr>
      <w:tr w:rsidR="0039183E" w:rsidRPr="004272A3" w:rsidTr="00485473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14</w:t>
            </w:r>
          </w:p>
        </w:tc>
      </w:tr>
    </w:tbl>
    <w:p w:rsidR="0039183E" w:rsidRPr="004272A3" w:rsidRDefault="0039183E" w:rsidP="0039183E">
      <w:pPr>
        <w:pStyle w:val="a9"/>
        <w:spacing w:before="0" w:after="0"/>
        <w:ind w:left="-142" w:firstLine="142"/>
        <w:jc w:val="both"/>
        <w:rPr>
          <w:rFonts w:ascii="Calibri" w:hAnsi="Calibri" w:cs="Calibri"/>
          <w:b w:val="0"/>
          <w:sz w:val="16"/>
        </w:rPr>
      </w:pPr>
      <w:r w:rsidRPr="004272A3">
        <w:rPr>
          <w:rFonts w:ascii="Calibri" w:hAnsi="Calibri" w:cs="Calibri"/>
          <w:b w:val="0"/>
          <w:sz w:val="16"/>
        </w:rPr>
        <w:t xml:space="preserve">Жалғасы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09"/>
        <w:gridCol w:w="709"/>
        <w:gridCol w:w="708"/>
        <w:gridCol w:w="709"/>
        <w:gridCol w:w="709"/>
        <w:gridCol w:w="709"/>
        <w:gridCol w:w="708"/>
        <w:gridCol w:w="2268"/>
      </w:tblGrid>
      <w:tr w:rsidR="0039183E" w:rsidRPr="004272A3" w:rsidTr="00485473">
        <w:trPr>
          <w:cantSplit/>
          <w:trHeight w:val="270"/>
        </w:trPr>
        <w:tc>
          <w:tcPr>
            <w:tcW w:w="2977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183E" w:rsidRPr="004272A3" w:rsidRDefault="0039183E" w:rsidP="00485473">
            <w:pPr>
              <w:pStyle w:val="a6"/>
              <w:rPr>
                <w:rFonts w:ascii="Calibri" w:hAnsi="Calibri" w:cs="Calibri"/>
              </w:rPr>
            </w:pP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9183E" w:rsidRPr="004272A3" w:rsidRDefault="0039183E" w:rsidP="0048547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Барлығы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183E" w:rsidRPr="004272A3" w:rsidRDefault="0039183E" w:rsidP="00485473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9183E" w:rsidRPr="004272A3" w:rsidRDefault="0039183E" w:rsidP="00485473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183E" w:rsidRPr="004272A3" w:rsidRDefault="0039183E" w:rsidP="0048547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</w:rPr>
              <w:t>Всего</w:t>
            </w:r>
          </w:p>
        </w:tc>
      </w:tr>
      <w:tr w:rsidR="0039183E" w:rsidRPr="004272A3" w:rsidTr="00485473">
        <w:trPr>
          <w:cantSplit/>
          <w:trHeight w:val="12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қаражаттар есебінен: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</w:rPr>
              <w:t>в том числе за счет средств: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мемлекеттік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f"/>
              <w:ind w:left="113" w:firstLine="0"/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f"/>
              <w:ind w:left="113" w:firstLine="0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государственного бюджета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f"/>
              <w:ind w:left="113" w:firstLine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 xml:space="preserve">меншікті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f"/>
              <w:ind w:left="113" w:firstLine="0"/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f"/>
              <w:ind w:left="113" w:firstLine="0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собственных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f"/>
              <w:ind w:left="113" w:firstLine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банктердің кредиттері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кредитов банков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олардан: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шетелдік банктердің кредиттері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lang w:val="en-US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кредитов иностранных банков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басқа да қарыз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</w:rPr>
              <w:t>других заемных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олардан: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</w:t>
            </w:r>
            <w:r w:rsidRPr="004272A3">
              <w:rPr>
                <w:rFonts w:ascii="Calibri" w:hAnsi="Calibri" w:cs="Calibri"/>
                <w:snapToGrid w:val="0"/>
              </w:rPr>
              <w:t>:</w:t>
            </w:r>
          </w:p>
        </w:tc>
      </w:tr>
      <w:tr w:rsidR="0039183E" w:rsidRPr="004272A3" w:rsidTr="00485473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резидент еместердің қарыз қаражаты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83E" w:rsidRPr="004272A3" w:rsidRDefault="0039183E" w:rsidP="0048547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заемных средств нерезидентов</w:t>
            </w:r>
          </w:p>
        </w:tc>
      </w:tr>
    </w:tbl>
    <w:p w:rsidR="0039183E" w:rsidRPr="004272A3" w:rsidRDefault="0039183E" w:rsidP="0039183E">
      <w:pPr>
        <w:pStyle w:val="afffff6"/>
        <w:spacing w:before="240"/>
        <w:jc w:val="center"/>
        <w:rPr>
          <w:rFonts w:ascii="Calibri" w:hAnsi="Calibri" w:cs="Calibri"/>
          <w:b/>
        </w:rPr>
      </w:pPr>
      <w:r w:rsidRPr="004272A3">
        <w:rPr>
          <w:rFonts w:ascii="Calibri" w:hAnsi="Calibri" w:cs="Calibri"/>
          <w:b/>
        </w:rPr>
        <w:t>11.3</w:t>
      </w:r>
      <w:r w:rsidRPr="004272A3">
        <w:rPr>
          <w:rFonts w:ascii="Calibri" w:hAnsi="Calibri" w:cs="Calibri"/>
          <w:b/>
          <w:lang w:val="kk-KZ"/>
        </w:rPr>
        <w:t>0</w:t>
      </w:r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Негізгі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капиталға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салынған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инвестициялардың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технологиялық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құрылымы</w:t>
      </w:r>
      <w:proofErr w:type="spellEnd"/>
      <w:r w:rsidRPr="004272A3">
        <w:rPr>
          <w:rFonts w:ascii="Calibri" w:hAnsi="Calibri" w:cs="Calibri"/>
          <w:b/>
        </w:rPr>
        <w:br/>
        <w:t>Технологическая структура инвестиций в основной капитал</w:t>
      </w:r>
    </w:p>
    <w:p w:rsidR="0039183E" w:rsidRPr="004272A3" w:rsidRDefault="0039183E" w:rsidP="0039183E">
      <w:pPr>
        <w:pStyle w:val="a5"/>
        <w:spacing w:before="0"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жалпы көлемге 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</w:t>
      </w:r>
      <w:r w:rsidRPr="004272A3">
        <w:rPr>
          <w:rFonts w:ascii="Calibri" w:hAnsi="Calibri" w:cs="Calibri"/>
        </w:rPr>
        <w:t>в процентах к общему объему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1701"/>
        <w:gridCol w:w="2977"/>
        <w:gridCol w:w="2268"/>
        <w:gridCol w:w="2551"/>
      </w:tblGrid>
      <w:tr w:rsidR="0039183E" w:rsidRPr="004272A3" w:rsidTr="00485473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left="34" w:hanging="34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Негізгі капиталға салынған инвестициялар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Инвестиции в основной капитал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Оның ішінде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В том числе</w:t>
            </w:r>
          </w:p>
        </w:tc>
      </w:tr>
      <w:tr w:rsidR="0039183E" w:rsidRPr="004272A3" w:rsidTr="00485473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ғимараттар мен имараттарды салу және күрделі жөндеу жұмыстары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работы по строительству и капитальному ремонту зданий и сооружений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машиналар, жабдықтар, құрал-саймандар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машины, оборудование, инструмент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негізгі капиталға салынған инвестициялардың көлеміндегі өзге де шығындар</w:t>
            </w:r>
          </w:p>
          <w:p w:rsidR="0039183E" w:rsidRPr="004272A3" w:rsidRDefault="0039183E" w:rsidP="00485473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прочие затраты в объеме инвестиций в основной капитал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23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17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lastRenderedPageBreak/>
              <w:t>2012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17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15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pStyle w:val="ad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15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17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15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14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21</w:t>
            </w:r>
          </w:p>
        </w:tc>
      </w:tr>
      <w:tr w:rsidR="0039183E" w:rsidRPr="004272A3" w:rsidTr="00485473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83E" w:rsidRPr="004272A3" w:rsidRDefault="0039183E" w:rsidP="00485473">
            <w:pPr>
              <w:pStyle w:val="a0"/>
              <w:ind w:firstLine="0"/>
              <w:jc w:val="lef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183E" w:rsidRPr="004272A3" w:rsidRDefault="0039183E" w:rsidP="0048547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</w:t>
            </w:r>
          </w:p>
        </w:tc>
      </w:tr>
    </w:tbl>
    <w:p w:rsidR="00B2614C" w:rsidRPr="004272A3" w:rsidRDefault="00B2614C" w:rsidP="00B2614C">
      <w:pPr>
        <w:pStyle w:val="21"/>
        <w:spacing w:after="0"/>
        <w:rPr>
          <w:rFonts w:ascii="Calibri" w:hAnsi="Calibri" w:cs="Calibri"/>
          <w:sz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t>Ғылым</w:t>
      </w:r>
      <w:r w:rsidR="00E33138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</w:rPr>
        <w:br/>
      </w:r>
      <w:r w:rsidR="00E33138" w:rsidRPr="004272A3">
        <w:rPr>
          <w:rFonts w:ascii="Calibri" w:hAnsi="Calibri" w:cs="Calibri"/>
          <w:sz w:val="24"/>
          <w:lang w:val="kk-KZ"/>
        </w:rPr>
        <w:t>Статистика н</w:t>
      </w:r>
      <w:r w:rsidRPr="004272A3">
        <w:rPr>
          <w:rFonts w:ascii="Calibri" w:hAnsi="Calibri" w:cs="Calibri"/>
          <w:sz w:val="24"/>
          <w:lang w:val="kk-KZ"/>
        </w:rPr>
        <w:t>аук</w:t>
      </w:r>
      <w:r w:rsidR="00E33138" w:rsidRPr="004272A3">
        <w:rPr>
          <w:rFonts w:ascii="Calibri" w:hAnsi="Calibri" w:cs="Calibri"/>
          <w:sz w:val="24"/>
          <w:lang w:val="kk-KZ"/>
        </w:rPr>
        <w:t>и</w:t>
      </w:r>
    </w:p>
    <w:p w:rsidR="00B2614C" w:rsidRPr="004272A3" w:rsidRDefault="00B2614C" w:rsidP="00B2614C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11.3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 xml:space="preserve"> Ғылыми әлеует</w:t>
      </w:r>
      <w:r w:rsidRPr="004272A3">
        <w:rPr>
          <w:rFonts w:ascii="Calibri" w:hAnsi="Calibri" w:cs="Calibri"/>
        </w:rPr>
        <w:br/>
        <w:t>Научный потенциал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B2614C" w:rsidRPr="004272A3" w:rsidTr="00027A0B">
        <w:trPr>
          <w:cantSplit/>
        </w:trPr>
        <w:tc>
          <w:tcPr>
            <w:tcW w:w="3119" w:type="dxa"/>
            <w:tcBorders>
              <w:left w:val="nil"/>
            </w:tcBorders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  <w:vAlign w:val="center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09" w:type="dxa"/>
            <w:vAlign w:val="center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9" w:type="dxa"/>
            <w:vAlign w:val="center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vAlign w:val="center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9" w:type="dxa"/>
            <w:vAlign w:val="center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542" w:type="dxa"/>
            <w:tcBorders>
              <w:right w:val="nil"/>
            </w:tcBorders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ҒЗТКЖ-мен айналысқан ұйымдар (кәсіпорындар)саны, бірлік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424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412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tabs>
                <w:tab w:val="left" w:pos="488"/>
              </w:tabs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tabs>
                <w:tab w:val="left" w:pos="488"/>
              </w:tabs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341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392</w:t>
            </w:r>
          </w:p>
        </w:tc>
        <w:tc>
          <w:tcPr>
            <w:tcW w:w="3542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Количество организаций (предприятий) осуществлявших НИОКР, единиц 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Ғылыми зерттеулер мен әзірлемелер орындаған мамандар саны,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17 021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18 003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20 404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23 712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25 793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специалистов, выполнявших научные исследования и разработки, человек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білімі барлар: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имеют образование: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жоғары кәсіптік 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13 431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14 619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17 572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20 658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22 779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высшее профессиональное, человек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орта кәсіптік,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1 595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1 715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1 817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среднее профессиональное, человек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зертеуші-мамандардың ішінен, адам: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числа специалистов-исследователей, человек: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бейіні бойынша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1 486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596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 по профилю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ғылым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1 688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2 006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 наук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философияның PhD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330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 философии PhD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ғылым кандидаты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3 286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3 629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4 915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5 254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кандидата наук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магистр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2 436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3 018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магистра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Зерттеулер мен әзірлемелерге жұмсалған шығындар жалпы ішкі өнімге шаққанда, пайызбен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0,17</w:t>
            </w:r>
          </w:p>
        </w:tc>
        <w:tc>
          <w:tcPr>
            <w:tcW w:w="3542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Внутренние затраты на исследования и разработки по отношению к валовому внутреннему продукту, в процентах</w:t>
            </w:r>
          </w:p>
        </w:tc>
      </w:tr>
    </w:tbl>
    <w:p w:rsidR="00B2614C" w:rsidRPr="004272A3" w:rsidRDefault="00B2614C" w:rsidP="00B2614C">
      <w:pPr>
        <w:pStyle w:val="Naimenovanie"/>
        <w:spacing w:before="0" w:after="0"/>
        <w:ind w:left="-426" w:firstLine="426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    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B2614C" w:rsidRPr="004272A3" w:rsidTr="00027A0B">
        <w:trPr>
          <w:cantSplit/>
        </w:trPr>
        <w:tc>
          <w:tcPr>
            <w:tcW w:w="3119" w:type="dxa"/>
            <w:tcBorders>
              <w:left w:val="nil"/>
            </w:tcBorders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9" w:type="dxa"/>
            <w:vAlign w:val="center"/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542" w:type="dxa"/>
            <w:tcBorders>
              <w:right w:val="nil"/>
            </w:tcBorders>
          </w:tcPr>
          <w:p w:rsidR="00B2614C" w:rsidRPr="004272A3" w:rsidRDefault="00B2614C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ҒЗТКЖ-мен айналысқан ұйымдар (кәсіпорындар)саны, бірлік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383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384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386</w:t>
            </w:r>
          </w:p>
        </w:tc>
        <w:tc>
          <w:tcPr>
            <w:tcW w:w="3542" w:type="dxa"/>
            <w:tcBorders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Количество организаций (предприятий) осуществлявших НИОКР, единиц 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Ғылыми зерттеулер мен әзірлемелер орындаған қызметкерлер саны,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24 735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22 985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22 081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22 378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</w:t>
            </w:r>
            <w:r w:rsidRPr="004272A3">
              <w:rPr>
                <w:rFonts w:ascii="Calibri" w:hAnsi="Calibri" w:cs="Calibri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</w:rPr>
              <w:t>843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работников, выполнявших научные исследования и разработки, человек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білімі барлар: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имеют образование:</w:t>
            </w:r>
          </w:p>
        </w:tc>
      </w:tr>
      <w:tr w:rsidR="00B2614C" w:rsidRPr="004272A3" w:rsidTr="00027A0B">
        <w:trPr>
          <w:cantSplit/>
          <w:trHeight w:val="1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жоғары кәсіптік 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21 889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20 447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19 896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20 272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19 818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высшее профессиональное, человек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орта кәсіптік,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1 655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1 676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1 212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1 041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среднее профессиональное, человек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зертеуші-мамандардың ішінен,</w:t>
            </w:r>
          </w:p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адам: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числа специалистов-исследователей,</w:t>
            </w:r>
          </w:p>
          <w:p w:rsidR="00B2614C" w:rsidRPr="004272A3" w:rsidRDefault="00B2614C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человек: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бейіні бойынша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317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 по профилю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ғылым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1 703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 наук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философияның PhD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1 045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 философии PhD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ғылым кандидаты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4 726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4 240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кандидата наук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магистр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3 773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3 988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4 472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4 712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ind w:left="22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магистра</w:t>
            </w:r>
          </w:p>
        </w:tc>
      </w:tr>
      <w:tr w:rsidR="00B2614C" w:rsidRPr="004272A3" w:rsidTr="00027A0B">
        <w:trPr>
          <w:cantSplit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Зерттеулер мен әзірлемелерге жұмсалған шығындар жалпы ішкі өнімге шаққанда, пайызбен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0,12</w:t>
            </w:r>
          </w:p>
        </w:tc>
        <w:tc>
          <w:tcPr>
            <w:tcW w:w="3542" w:type="dxa"/>
            <w:tcBorders>
              <w:top w:val="nil"/>
              <w:left w:val="nil"/>
              <w:right w:val="nil"/>
            </w:tcBorders>
            <w:vAlign w:val="bottom"/>
          </w:tcPr>
          <w:p w:rsidR="00B2614C" w:rsidRPr="004272A3" w:rsidRDefault="00B2614C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Внутренние затраты на исследования и разработки по отношению к валовому внутреннему продукту, в процентах</w:t>
            </w:r>
          </w:p>
        </w:tc>
      </w:tr>
    </w:tbl>
    <w:p w:rsidR="00421717" w:rsidRPr="004272A3" w:rsidRDefault="00421717" w:rsidP="00DD767A">
      <w:pPr>
        <w:pStyle w:val="afffff6"/>
        <w:jc w:val="center"/>
        <w:rPr>
          <w:rFonts w:ascii="Calibri" w:hAnsi="Calibri" w:cs="Calibri"/>
          <w:b/>
        </w:rPr>
      </w:pPr>
    </w:p>
    <w:p w:rsidR="00DD767A" w:rsidRPr="004272A3" w:rsidRDefault="00DD767A" w:rsidP="00DD767A">
      <w:pPr>
        <w:pStyle w:val="afffff6"/>
        <w:jc w:val="center"/>
        <w:rPr>
          <w:rFonts w:ascii="Calibri" w:hAnsi="Calibri" w:cs="Calibri"/>
          <w:b/>
        </w:rPr>
      </w:pPr>
      <w:r w:rsidRPr="004272A3">
        <w:rPr>
          <w:rFonts w:ascii="Calibri" w:hAnsi="Calibri" w:cs="Calibri"/>
          <w:b/>
        </w:rPr>
        <w:t>11.3</w:t>
      </w:r>
      <w:r w:rsidRPr="004272A3">
        <w:rPr>
          <w:rFonts w:ascii="Calibri" w:hAnsi="Calibri" w:cs="Calibri"/>
          <w:b/>
          <w:lang w:val="kk-KZ"/>
        </w:rPr>
        <w:t>2</w:t>
      </w:r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Ғылыми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кадрларды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дайындау</w:t>
      </w:r>
      <w:proofErr w:type="spellEnd"/>
      <w:r w:rsidRPr="004272A3">
        <w:rPr>
          <w:rFonts w:ascii="Calibri" w:hAnsi="Calibri" w:cs="Calibri"/>
          <w:b/>
          <w:vertAlign w:val="superscript"/>
        </w:rPr>
        <w:br/>
      </w:r>
      <w:r w:rsidRPr="004272A3">
        <w:rPr>
          <w:rFonts w:ascii="Calibri" w:hAnsi="Calibri" w:cs="Calibri"/>
          <w:b/>
        </w:rPr>
        <w:t>Подготовка научных кадров</w:t>
      </w:r>
    </w:p>
    <w:p w:rsidR="00DD767A" w:rsidRPr="004272A3" w:rsidRDefault="00DD767A" w:rsidP="00DD767A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адам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</w:t>
      </w:r>
      <w:r w:rsidRPr="004272A3">
        <w:rPr>
          <w:rFonts w:ascii="Calibri" w:hAnsi="Calibri" w:cs="Calibri"/>
        </w:rPr>
        <w:t>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92"/>
        <w:gridCol w:w="3402"/>
      </w:tblGrid>
      <w:tr w:rsidR="00DD767A" w:rsidRPr="004272A3" w:rsidTr="00027A0B">
        <w:tc>
          <w:tcPr>
            <w:tcW w:w="3828" w:type="dxa"/>
            <w:tcBorders>
              <w:left w:val="nil"/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DD767A" w:rsidRPr="004272A3" w:rsidTr="00027A0B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Аспирантурасы бар ғылыми ұйымдар мен ЖОО-ның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научных организаций и вузов, имеющих аспирантуру</w:t>
            </w:r>
          </w:p>
        </w:tc>
      </w:tr>
      <w:tr w:rsidR="00DD767A" w:rsidRPr="004272A3" w:rsidTr="00027A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Аспирантураға қабылданғандар,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в аспирантуру, всего</w:t>
            </w:r>
          </w:p>
        </w:tc>
      </w:tr>
      <w:tr w:rsidR="00DD767A" w:rsidRPr="004272A3" w:rsidTr="00027A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 соңына аспиранттар саны,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аспирантов на конец года, всего</w:t>
            </w:r>
          </w:p>
        </w:tc>
      </w:tr>
      <w:tr w:rsidR="00DD767A" w:rsidRPr="004272A3" w:rsidTr="00027A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өндірістен қол үзіп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с отрывом от производства</w:t>
            </w:r>
          </w:p>
        </w:tc>
      </w:tr>
      <w:tr w:rsidR="00DD767A" w:rsidRPr="004272A3" w:rsidTr="00027A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Аспирантураны бітіргендер,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Выпуск из аспирантуры, всего</w:t>
            </w:r>
          </w:p>
        </w:tc>
      </w:tr>
      <w:tr w:rsidR="00DD767A" w:rsidRPr="004272A3" w:rsidTr="00027A0B">
        <w:trPr>
          <w:trHeight w:val="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кандидаттық диссертация қорғаумен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с защитой диссертации</w:t>
            </w:r>
          </w:p>
        </w:tc>
      </w:tr>
      <w:tr w:rsidR="00DD767A" w:rsidRPr="004272A3" w:rsidTr="00027A0B">
        <w:trPr>
          <w:trHeight w:val="2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 соңына ғылым кандидаты ғылыми дәрежесіндегі ізденушілер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соискателей ученой степени кандидата наук на конец года</w:t>
            </w:r>
          </w:p>
        </w:tc>
      </w:tr>
      <w:tr w:rsidR="00DD767A" w:rsidRPr="004272A3" w:rsidTr="00027A0B">
        <w:trPr>
          <w:trHeight w:val="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 xml:space="preserve">Ізденушілердің диссертациялық кеңесінде қорғалған кандидаттық диссертациялар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Защищено кандидатских диссертаций на диссертационном совете соискателями</w:t>
            </w:r>
          </w:p>
        </w:tc>
      </w:tr>
      <w:tr w:rsidR="00DD767A" w:rsidRPr="004272A3" w:rsidTr="00027A0B">
        <w:trPr>
          <w:trHeight w:val="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Докторантурасы бар ғылыми ұйымдар мен ЖОО-ның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научных организаций и вузов, имеющих докторантуру</w:t>
            </w:r>
          </w:p>
        </w:tc>
      </w:tr>
      <w:tr w:rsidR="00DD767A" w:rsidRPr="004272A3" w:rsidTr="00027A0B">
        <w:trPr>
          <w:trHeight w:val="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Докторантураға қабылданғандар,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565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в докторантуру, всего</w:t>
            </w:r>
          </w:p>
        </w:tc>
      </w:tr>
      <w:tr w:rsidR="00DD767A" w:rsidRPr="004272A3" w:rsidTr="00027A0B">
        <w:trPr>
          <w:trHeight w:val="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 соңына докторанттар саны,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1 588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докторантов на конец года, всего</w:t>
            </w:r>
          </w:p>
        </w:tc>
      </w:tr>
      <w:tr w:rsidR="00DD767A" w:rsidRPr="004272A3" w:rsidTr="00027A0B">
        <w:trPr>
          <w:trHeight w:val="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Докторантураны бітіргендер,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Выпуск из докторантуры, всего </w:t>
            </w:r>
          </w:p>
        </w:tc>
      </w:tr>
      <w:tr w:rsidR="00DD767A" w:rsidRPr="004272A3" w:rsidTr="00027A0B">
        <w:trPr>
          <w:trHeight w:val="63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диссертация қорғаумен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с защитой диссертации</w:t>
            </w:r>
          </w:p>
        </w:tc>
      </w:tr>
    </w:tbl>
    <w:p w:rsidR="00DD767A" w:rsidRPr="004272A3" w:rsidRDefault="00DD767A" w:rsidP="00DD767A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709"/>
        <w:gridCol w:w="708"/>
        <w:gridCol w:w="709"/>
        <w:gridCol w:w="709"/>
        <w:gridCol w:w="709"/>
        <w:gridCol w:w="708"/>
        <w:gridCol w:w="2268"/>
      </w:tblGrid>
      <w:tr w:rsidR="00DD767A" w:rsidRPr="004272A3" w:rsidTr="00027A0B">
        <w:trPr>
          <w:cantSplit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DD767A" w:rsidRPr="004272A3" w:rsidRDefault="00DD767A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DD767A" w:rsidRPr="004272A3" w:rsidTr="00027A0B">
        <w:trPr>
          <w:cantSplit/>
          <w:trHeight w:val="1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Докторантурасы бар ғылыми ұйымдар мен ЖОО-ның саны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научных организаций и вузов, имеющих докторантуру</w:t>
            </w:r>
          </w:p>
        </w:tc>
      </w:tr>
      <w:tr w:rsidR="00DD767A" w:rsidRPr="004272A3" w:rsidTr="00027A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Докторантураға қабылданғандар, барлығы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1 086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1 671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776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1 775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Принято в докторантуру, всего</w:t>
            </w:r>
          </w:p>
        </w:tc>
      </w:tr>
      <w:tr w:rsidR="00DD767A" w:rsidRPr="004272A3" w:rsidTr="00027A0B">
        <w:trPr>
          <w:cantSplit/>
          <w:trHeight w:val="38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 соңына докторанттар саны, барлығы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2 063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</w:t>
            </w:r>
            <w:r w:rsidRPr="004272A3">
              <w:rPr>
                <w:rFonts w:ascii="Calibri" w:hAnsi="Calibri" w:cs="Calibri"/>
                <w:noProof w:val="0"/>
              </w:rPr>
              <w:t xml:space="preserve"> 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2 710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3 603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6 363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Численность докторантов на конец года, всего</w:t>
            </w:r>
          </w:p>
        </w:tc>
      </w:tr>
      <w:tr w:rsidR="00DD767A" w:rsidRPr="004272A3" w:rsidTr="00027A0B">
        <w:trPr>
          <w:cantSplit/>
          <w:trHeight w:val="25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Докторантураны бітіргендер, барлығы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Выпуск из докторантуры, всего</w:t>
            </w:r>
          </w:p>
        </w:tc>
      </w:tr>
      <w:tr w:rsidR="00DD767A" w:rsidRPr="004272A3" w:rsidTr="00027A0B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диссертация қорғаумен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767A" w:rsidRPr="004272A3" w:rsidRDefault="00DD767A" w:rsidP="00027A0B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с защитой диссертации</w:t>
            </w:r>
          </w:p>
        </w:tc>
      </w:tr>
    </w:tbl>
    <w:p w:rsidR="00FE7EBB" w:rsidRPr="004272A3" w:rsidRDefault="00FE7EBB" w:rsidP="00FE7EBB">
      <w:pPr>
        <w:pStyle w:val="21"/>
        <w:rPr>
          <w:rFonts w:ascii="Calibri" w:hAnsi="Calibri" w:cs="Calibri"/>
          <w:sz w:val="24"/>
          <w:lang w:val="kk-KZ"/>
        </w:rPr>
      </w:pPr>
      <w:proofErr w:type="spellStart"/>
      <w:r w:rsidRPr="004272A3">
        <w:rPr>
          <w:rFonts w:ascii="Calibri" w:hAnsi="Calibri" w:cs="Calibri"/>
          <w:sz w:val="24"/>
        </w:rPr>
        <w:t>Ауыл</w:t>
      </w:r>
      <w:proofErr w:type="spellEnd"/>
      <w:r w:rsidR="00E33138" w:rsidRPr="004272A3">
        <w:rPr>
          <w:rFonts w:ascii="Calibri" w:hAnsi="Calibri" w:cs="Calibri"/>
          <w:sz w:val="24"/>
          <w:lang w:val="kk-KZ"/>
        </w:rPr>
        <w:t>, орман, аңшылық және балық</w:t>
      </w:r>
      <w:r w:rsidRPr="004272A3">
        <w:rPr>
          <w:rFonts w:ascii="Calibri" w:hAnsi="Calibri" w:cs="Calibri"/>
          <w:sz w:val="24"/>
        </w:rPr>
        <w:t xml:space="preserve"> </w:t>
      </w:r>
      <w:proofErr w:type="spellStart"/>
      <w:r w:rsidRPr="004272A3">
        <w:rPr>
          <w:rFonts w:ascii="Calibri" w:hAnsi="Calibri" w:cs="Calibri"/>
          <w:sz w:val="24"/>
        </w:rPr>
        <w:t>шаруашылығы</w:t>
      </w:r>
      <w:proofErr w:type="spellEnd"/>
      <w:r w:rsidR="00E33138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</w:rPr>
        <w:br/>
        <w:t>С</w:t>
      </w:r>
      <w:r w:rsidR="00E33138" w:rsidRPr="004272A3">
        <w:rPr>
          <w:rFonts w:ascii="Calibri" w:hAnsi="Calibri" w:cs="Calibri"/>
          <w:sz w:val="24"/>
          <w:lang w:val="kk-KZ"/>
        </w:rPr>
        <w:t>татистика с</w:t>
      </w:r>
      <w:proofErr w:type="spellStart"/>
      <w:r w:rsidRPr="004272A3">
        <w:rPr>
          <w:rFonts w:ascii="Calibri" w:hAnsi="Calibri" w:cs="Calibri"/>
          <w:sz w:val="24"/>
        </w:rPr>
        <w:t>ельско</w:t>
      </w:r>
      <w:proofErr w:type="spellEnd"/>
      <w:r w:rsidR="00E33138" w:rsidRPr="004272A3">
        <w:rPr>
          <w:rFonts w:ascii="Calibri" w:hAnsi="Calibri" w:cs="Calibri"/>
          <w:sz w:val="24"/>
          <w:lang w:val="kk-KZ"/>
        </w:rPr>
        <w:t>го, лесного, охотничьего и рыбного</w:t>
      </w:r>
      <w:r w:rsidRPr="004272A3">
        <w:rPr>
          <w:rFonts w:ascii="Calibri" w:hAnsi="Calibri" w:cs="Calibri"/>
          <w:sz w:val="24"/>
        </w:rPr>
        <w:t xml:space="preserve"> хозяйств</w:t>
      </w:r>
      <w:r w:rsidR="00E33138" w:rsidRPr="004272A3">
        <w:rPr>
          <w:rFonts w:ascii="Calibri" w:hAnsi="Calibri" w:cs="Calibri"/>
          <w:sz w:val="24"/>
          <w:lang w:val="kk-KZ"/>
        </w:rPr>
        <w:t>а</w:t>
      </w:r>
    </w:p>
    <w:p w:rsidR="001C549E" w:rsidRPr="004272A3" w:rsidRDefault="001C549E" w:rsidP="001C549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lang w:val="kk-KZ"/>
        </w:rPr>
      </w:pPr>
      <w:r w:rsidRPr="004272A3">
        <w:rPr>
          <w:rFonts w:ascii="Calibri" w:hAnsi="Calibri" w:cs="Calibri"/>
          <w:b/>
          <w:bCs/>
          <w:lang w:val="kk-KZ"/>
        </w:rPr>
        <w:t>11.33 Ауыл шаруашылығы өндірісімен айналысатын жер пайдаланушылар пайдаланатын жерлер алаңы</w:t>
      </w:r>
    </w:p>
    <w:p w:rsidR="001C549E" w:rsidRPr="004272A3" w:rsidRDefault="001C549E" w:rsidP="001C549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4272A3">
        <w:rPr>
          <w:rFonts w:ascii="Calibri" w:hAnsi="Calibri" w:cs="Calibri"/>
          <w:b/>
          <w:bCs/>
        </w:rPr>
        <w:t>Площадь земель, используемых землепользователями, занимающимися сельскохозяйственным производством</w:t>
      </w:r>
    </w:p>
    <w:p w:rsidR="001C549E" w:rsidRPr="004272A3" w:rsidRDefault="001C549E" w:rsidP="001C549E">
      <w:pPr>
        <w:pStyle w:val="a5"/>
        <w:spacing w:after="0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</w:rPr>
        <w:t xml:space="preserve">млн. </w:t>
      </w:r>
      <w:r w:rsidRPr="004272A3">
        <w:rPr>
          <w:rFonts w:ascii="Calibri" w:hAnsi="Calibri" w:cs="Calibri"/>
          <w:lang w:val="kk-KZ"/>
        </w:rPr>
        <w:t>га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850"/>
        <w:gridCol w:w="850"/>
        <w:gridCol w:w="850"/>
        <w:gridCol w:w="850"/>
        <w:gridCol w:w="2695"/>
      </w:tblGrid>
      <w:tr w:rsidR="001C549E" w:rsidRPr="004272A3" w:rsidTr="001E5357">
        <w:trPr>
          <w:trHeight w:hRule="exact" w:val="24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</w:p>
        </w:tc>
      </w:tr>
      <w:tr w:rsidR="001C549E" w:rsidRPr="004272A3" w:rsidTr="001E5357">
        <w:trPr>
          <w:cantSplit/>
          <w:trHeight w:val="128"/>
        </w:trPr>
        <w:tc>
          <w:tcPr>
            <w:tcW w:w="3261" w:type="dxa"/>
            <w:vAlign w:val="bottom"/>
          </w:tcPr>
          <w:p w:rsidR="001C549E" w:rsidRPr="004272A3" w:rsidRDefault="001C549E" w:rsidP="001E5357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шаруашылығы жерлерінің алаңы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89,8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90,2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90,3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92,9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95,2</w:t>
            </w:r>
          </w:p>
        </w:tc>
        <w:tc>
          <w:tcPr>
            <w:tcW w:w="2695" w:type="dxa"/>
            <w:tcBorders>
              <w:bottom w:val="nil"/>
            </w:tcBorders>
            <w:vAlign w:val="bottom"/>
          </w:tcPr>
          <w:p w:rsidR="001C549E" w:rsidRPr="004272A3" w:rsidRDefault="001C549E" w:rsidP="001E5357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Площадь сельскохозяйственных угодий </w:t>
            </w:r>
          </w:p>
        </w:tc>
      </w:tr>
      <w:tr w:rsidR="001C549E" w:rsidRPr="004272A3" w:rsidTr="001E5357">
        <w:trPr>
          <w:trHeight w:hRule="exact" w:val="200"/>
        </w:trPr>
        <w:tc>
          <w:tcPr>
            <w:tcW w:w="3261" w:type="dxa"/>
            <w:vAlign w:val="bottom"/>
          </w:tcPr>
          <w:p w:rsidR="001C549E" w:rsidRPr="004272A3" w:rsidRDefault="001C549E" w:rsidP="001E5357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50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1C549E" w:rsidRPr="004272A3" w:rsidRDefault="001C549E" w:rsidP="001E5357">
            <w:pPr>
              <w:pStyle w:val="a7"/>
              <w:ind w:left="101"/>
              <w:rPr>
                <w:rFonts w:ascii="Calibri" w:hAnsi="Calibri" w:cs="Calibri"/>
              </w:rPr>
            </w:pPr>
          </w:p>
        </w:tc>
        <w:tc>
          <w:tcPr>
            <w:tcW w:w="2695" w:type="dxa"/>
            <w:vAlign w:val="bottom"/>
          </w:tcPr>
          <w:p w:rsidR="001C549E" w:rsidRPr="004272A3" w:rsidRDefault="001C549E" w:rsidP="001E5357">
            <w:pPr>
              <w:pStyle w:val="a7"/>
              <w:ind w:left="10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1C549E" w:rsidRPr="004272A3" w:rsidTr="001E5357">
        <w:trPr>
          <w:trHeight w:hRule="exact" w:val="200"/>
        </w:trPr>
        <w:tc>
          <w:tcPr>
            <w:tcW w:w="3261" w:type="dxa"/>
            <w:vAlign w:val="bottom"/>
          </w:tcPr>
          <w:p w:rsidR="001C549E" w:rsidRPr="004272A3" w:rsidRDefault="001C549E" w:rsidP="001E5357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егістік жерлер</w:t>
            </w:r>
          </w:p>
        </w:tc>
        <w:tc>
          <w:tcPr>
            <w:tcW w:w="850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23,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6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24,0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24,4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24,2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24,3</w:t>
            </w:r>
          </w:p>
        </w:tc>
        <w:tc>
          <w:tcPr>
            <w:tcW w:w="2695" w:type="dxa"/>
            <w:vAlign w:val="bottom"/>
          </w:tcPr>
          <w:p w:rsidR="001C549E" w:rsidRPr="004272A3" w:rsidRDefault="001C549E" w:rsidP="001E5357">
            <w:pPr>
              <w:pStyle w:val="a7"/>
              <w:ind w:left="10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пашня</w:t>
            </w:r>
          </w:p>
        </w:tc>
      </w:tr>
      <w:tr w:rsidR="001C549E" w:rsidRPr="004272A3" w:rsidTr="001E5357">
        <w:trPr>
          <w:trHeight w:hRule="exact" w:val="239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шабындықтар және жайылымдар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63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63,2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68,3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10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сенокосы и пастбища</w:t>
            </w:r>
          </w:p>
        </w:tc>
      </w:tr>
    </w:tbl>
    <w:p w:rsidR="001C549E" w:rsidRPr="004272A3" w:rsidRDefault="001C549E" w:rsidP="001C549E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851"/>
        <w:gridCol w:w="848"/>
        <w:gridCol w:w="853"/>
        <w:gridCol w:w="850"/>
        <w:gridCol w:w="2693"/>
      </w:tblGrid>
      <w:tr w:rsidR="001C549E" w:rsidRPr="004272A3" w:rsidTr="001E5357">
        <w:trPr>
          <w:cantSplit/>
          <w:trHeight w:hRule="exact" w:val="24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E067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  <w:r w:rsidR="00227BEB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549E" w:rsidRPr="004272A3" w:rsidRDefault="001C549E" w:rsidP="001E5357">
            <w:pPr>
              <w:pStyle w:val="a6"/>
              <w:rPr>
                <w:rFonts w:ascii="Calibri" w:hAnsi="Calibri" w:cs="Calibri"/>
              </w:rPr>
            </w:pPr>
          </w:p>
        </w:tc>
      </w:tr>
      <w:tr w:rsidR="001C549E" w:rsidRPr="004272A3" w:rsidTr="001E5357">
        <w:trPr>
          <w:cantSplit/>
          <w:trHeight w:val="152"/>
        </w:trPr>
        <w:tc>
          <w:tcPr>
            <w:tcW w:w="3261" w:type="dxa"/>
            <w:vAlign w:val="bottom"/>
          </w:tcPr>
          <w:p w:rsidR="001C549E" w:rsidRPr="004272A3" w:rsidRDefault="001C549E" w:rsidP="001E5357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шаруашылығы жерлерінің алаңы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97,3</w:t>
            </w:r>
          </w:p>
        </w:tc>
        <w:tc>
          <w:tcPr>
            <w:tcW w:w="851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99,1</w:t>
            </w:r>
          </w:p>
        </w:tc>
        <w:tc>
          <w:tcPr>
            <w:tcW w:w="848" w:type="dxa"/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104,1</w:t>
            </w:r>
          </w:p>
        </w:tc>
        <w:tc>
          <w:tcPr>
            <w:tcW w:w="853" w:type="dxa"/>
            <w:vAlign w:val="bottom"/>
          </w:tcPr>
          <w:p w:rsidR="001C549E" w:rsidRPr="004272A3" w:rsidRDefault="001C549E" w:rsidP="001E5357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105,3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106,4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1C549E" w:rsidRPr="004272A3" w:rsidRDefault="001C549E" w:rsidP="001E5357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Площадь сельскохозяйственных угодий</w:t>
            </w:r>
          </w:p>
        </w:tc>
      </w:tr>
      <w:tr w:rsidR="001C549E" w:rsidRPr="004272A3" w:rsidTr="001E5357">
        <w:trPr>
          <w:cantSplit/>
          <w:trHeight w:hRule="exact" w:val="200"/>
        </w:trPr>
        <w:tc>
          <w:tcPr>
            <w:tcW w:w="3261" w:type="dxa"/>
            <w:vAlign w:val="bottom"/>
          </w:tcPr>
          <w:p w:rsidR="001C549E" w:rsidRPr="004272A3" w:rsidRDefault="001C549E" w:rsidP="001E5357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50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48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3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</w:p>
        </w:tc>
        <w:tc>
          <w:tcPr>
            <w:tcW w:w="2693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1C549E" w:rsidRPr="004272A3" w:rsidTr="001E5357">
        <w:trPr>
          <w:cantSplit/>
          <w:trHeight w:hRule="exact" w:val="200"/>
        </w:trPr>
        <w:tc>
          <w:tcPr>
            <w:tcW w:w="3261" w:type="dxa"/>
            <w:vAlign w:val="bottom"/>
          </w:tcPr>
          <w:p w:rsidR="001C549E" w:rsidRPr="004272A3" w:rsidRDefault="001C549E" w:rsidP="001E5357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егістік жерлер</w:t>
            </w:r>
          </w:p>
        </w:tc>
        <w:tc>
          <w:tcPr>
            <w:tcW w:w="850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24,3</w:t>
            </w:r>
          </w:p>
        </w:tc>
        <w:tc>
          <w:tcPr>
            <w:tcW w:w="851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24,3</w:t>
            </w:r>
          </w:p>
        </w:tc>
        <w:tc>
          <w:tcPr>
            <w:tcW w:w="848" w:type="dxa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24,8</w:t>
            </w:r>
          </w:p>
        </w:tc>
        <w:tc>
          <w:tcPr>
            <w:tcW w:w="853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25,3</w:t>
            </w:r>
          </w:p>
        </w:tc>
        <w:tc>
          <w:tcPr>
            <w:tcW w:w="850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25,5</w:t>
            </w:r>
          </w:p>
        </w:tc>
        <w:tc>
          <w:tcPr>
            <w:tcW w:w="2693" w:type="dxa"/>
            <w:vAlign w:val="bottom"/>
          </w:tcPr>
          <w:p w:rsidR="001C549E" w:rsidRPr="004272A3" w:rsidRDefault="001C549E" w:rsidP="001E5357">
            <w:pPr>
              <w:pStyle w:val="a7"/>
              <w:ind w:left="101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пашня</w:t>
            </w:r>
          </w:p>
        </w:tc>
      </w:tr>
      <w:tr w:rsidR="001C549E" w:rsidRPr="004272A3" w:rsidTr="001E5357">
        <w:trPr>
          <w:cantSplit/>
          <w:trHeight w:hRule="exact" w:val="185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шабындықтар және жайылымдар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70,4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72,1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73,3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101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75</w:t>
            </w:r>
            <w:r w:rsidRPr="004272A3">
              <w:rPr>
                <w:rFonts w:ascii="Calibri" w:hAnsi="Calibri" w:cs="Calibri"/>
                <w:lang w:val="en-US"/>
              </w:rPr>
              <w:t>,</w:t>
            </w:r>
            <w:r w:rsidRPr="004272A3">
              <w:rPr>
                <w:rFonts w:ascii="Calibri" w:hAnsi="Calibri" w:cs="Calibri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C549E" w:rsidRPr="004272A3" w:rsidRDefault="001C549E" w:rsidP="001E5357">
            <w:pPr>
              <w:pStyle w:val="a7"/>
              <w:ind w:left="101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сенокосы и пастбища</w:t>
            </w:r>
          </w:p>
        </w:tc>
      </w:tr>
    </w:tbl>
    <w:p w:rsidR="001C549E" w:rsidRPr="004272A3" w:rsidRDefault="001C549E" w:rsidP="001C549E">
      <w:pPr>
        <w:pStyle w:val="a7"/>
        <w:ind w:left="244"/>
        <w:rPr>
          <w:rFonts w:ascii="Calibri" w:hAnsi="Calibri" w:cs="Calibri"/>
          <w:i/>
          <w:szCs w:val="24"/>
        </w:rPr>
      </w:pPr>
      <w:r w:rsidRPr="00227BEB">
        <w:rPr>
          <w:rFonts w:ascii="Calibri" w:hAnsi="Calibri" w:cs="Calibri"/>
          <w:i/>
        </w:rPr>
        <w:t>*</w:t>
      </w:r>
      <w:r w:rsidRPr="004272A3">
        <w:rPr>
          <w:rFonts w:ascii="Calibri" w:hAnsi="Calibri" w:cs="Calibri"/>
          <w:i/>
          <w:vertAlign w:val="superscript"/>
        </w:rPr>
        <w:t xml:space="preserve"> </w:t>
      </w:r>
      <w:r w:rsidRPr="004272A3">
        <w:rPr>
          <w:rFonts w:ascii="Calibri" w:hAnsi="Calibri" w:cs="Calibri"/>
          <w:i/>
        </w:rPr>
        <w:t>Қазақстан Республикасы Ауыл шаруашылы</w:t>
      </w:r>
      <w:r w:rsidRPr="004272A3">
        <w:rPr>
          <w:rFonts w:ascii="Calibri" w:hAnsi="Calibri" w:cs="Calibri"/>
          <w:i/>
          <w:lang w:val="kk-KZ"/>
        </w:rPr>
        <w:t>ғы министрлігі</w:t>
      </w:r>
      <w:r w:rsidRPr="004272A3">
        <w:rPr>
          <w:rFonts w:ascii="Calibri" w:hAnsi="Calibri" w:cs="Calibri"/>
          <w:i/>
        </w:rPr>
        <w:t xml:space="preserve"> </w:t>
      </w:r>
      <w:r w:rsidRPr="004272A3">
        <w:rPr>
          <w:rFonts w:ascii="Calibri" w:hAnsi="Calibri" w:cs="Calibri"/>
          <w:i/>
          <w:lang w:val="kk-KZ"/>
        </w:rPr>
        <w:t>Ж</w:t>
      </w:r>
      <w:r w:rsidRPr="004272A3">
        <w:rPr>
          <w:rFonts w:ascii="Calibri" w:hAnsi="Calibri" w:cs="Calibri"/>
          <w:i/>
        </w:rPr>
        <w:t>ер ресурстарын басқару комитетінің</w:t>
      </w:r>
      <w:r w:rsidRPr="004272A3">
        <w:rPr>
          <w:rFonts w:ascii="Calibri" w:hAnsi="Calibri" w:cs="Calibri"/>
          <w:i/>
          <w:lang w:val="kk-KZ"/>
        </w:rPr>
        <w:t xml:space="preserve"> 201</w:t>
      </w:r>
      <w:r w:rsidR="00227BEB">
        <w:rPr>
          <w:rFonts w:ascii="Calibri" w:hAnsi="Calibri" w:cs="Calibri"/>
          <w:i/>
        </w:rPr>
        <w:t>9</w:t>
      </w:r>
      <w:r w:rsidRPr="004272A3">
        <w:rPr>
          <w:rFonts w:ascii="Calibri" w:hAnsi="Calibri" w:cs="Calibri"/>
          <w:i/>
          <w:lang w:val="kk-KZ"/>
        </w:rPr>
        <w:t xml:space="preserve"> жылғы 1 қарашадағы</w:t>
      </w:r>
      <w:r w:rsidRPr="004272A3">
        <w:rPr>
          <w:rFonts w:ascii="Calibri" w:hAnsi="Calibri" w:cs="Calibri"/>
          <w:i/>
        </w:rPr>
        <w:t xml:space="preserve"> деректері бойынша.</w:t>
      </w:r>
      <w:r w:rsidRPr="004272A3">
        <w:rPr>
          <w:rFonts w:ascii="Calibri" w:hAnsi="Calibri" w:cs="Calibri"/>
          <w:i/>
        </w:rPr>
        <w:br/>
        <w:t>По данным Комитета по управлению земельными ресурсами Министерства сельского хозяйства Республики Казахстан</w:t>
      </w:r>
      <w:r w:rsidRPr="004272A3">
        <w:rPr>
          <w:rFonts w:ascii="Calibri" w:hAnsi="Calibri" w:cs="Calibri"/>
          <w:i/>
          <w:lang w:val="kk-KZ"/>
        </w:rPr>
        <w:t xml:space="preserve"> на 1 ноября 201</w:t>
      </w:r>
      <w:r w:rsidR="00227BEB">
        <w:rPr>
          <w:rFonts w:ascii="Calibri" w:hAnsi="Calibri" w:cs="Calibri"/>
          <w:i/>
        </w:rPr>
        <w:t>9</w:t>
      </w:r>
      <w:r w:rsidRPr="004272A3">
        <w:rPr>
          <w:rFonts w:ascii="Calibri" w:hAnsi="Calibri" w:cs="Calibri"/>
          <w:i/>
          <w:lang w:val="kk-KZ"/>
        </w:rPr>
        <w:t>г</w:t>
      </w:r>
      <w:r w:rsidRPr="004272A3">
        <w:rPr>
          <w:rFonts w:ascii="Calibri" w:hAnsi="Calibri" w:cs="Calibri"/>
          <w:i/>
        </w:rPr>
        <w:t>.</w:t>
      </w:r>
    </w:p>
    <w:p w:rsidR="00FE7EBB" w:rsidRPr="004272A3" w:rsidRDefault="00FE7EBB" w:rsidP="00FE7EBB">
      <w:pPr>
        <w:pStyle w:val="a9"/>
        <w:ind w:firstLine="0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11.34 Өндіріс салалары бойынша ауыл, орман және балық шаруашылығы өнімдерінің (көрсетілетін қызметтерінің) жалпы шығарылымының құрылымы</w:t>
      </w:r>
      <w:r w:rsidRPr="004272A3">
        <w:rPr>
          <w:rFonts w:ascii="Calibri" w:hAnsi="Calibri" w:cs="Calibri"/>
          <w:lang w:val="kk-KZ"/>
        </w:rPr>
        <w:br/>
        <w:t>Структура валового выпуска продукции (услуг) сельского, лесного и рыбного хозяйства по отраслям производства</w:t>
      </w:r>
    </w:p>
    <w:p w:rsidR="00FE7EBB" w:rsidRPr="004272A3" w:rsidRDefault="00FE7EBB" w:rsidP="00FE7EBB">
      <w:pPr>
        <w:pStyle w:val="a5"/>
        <w:spacing w:after="0"/>
        <w:ind w:right="-141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қорытындыға 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</w:t>
      </w:r>
      <w:r w:rsidRPr="004272A3">
        <w:rPr>
          <w:rFonts w:ascii="Calibri" w:hAnsi="Calibri" w:cs="Calibri"/>
        </w:rPr>
        <w:t>в процентах к итогу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6"/>
        <w:gridCol w:w="708"/>
        <w:gridCol w:w="708"/>
        <w:gridCol w:w="708"/>
        <w:gridCol w:w="708"/>
        <w:gridCol w:w="708"/>
        <w:gridCol w:w="3230"/>
      </w:tblGrid>
      <w:tr w:rsidR="00FE7EBB" w:rsidRPr="004272A3" w:rsidTr="00027A0B">
        <w:trPr>
          <w:trHeight w:hRule="exact" w:val="220"/>
        </w:trPr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trHeight w:val="50"/>
        </w:trPr>
        <w:tc>
          <w:tcPr>
            <w:tcW w:w="3436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E067DC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Ауыл шаруашылығы өнімдерінің (</w:t>
            </w:r>
            <w:r w:rsidRPr="004272A3">
              <w:rPr>
                <w:rFonts w:ascii="Calibri" w:hAnsi="Calibri" w:cs="Calibri"/>
                <w:lang w:val="kk-KZ"/>
              </w:rPr>
              <w:t xml:space="preserve">көрсетілетін </w:t>
            </w:r>
            <w:r w:rsidRPr="004272A3">
              <w:rPr>
                <w:rFonts w:ascii="Calibri" w:hAnsi="Calibri" w:cs="Calibri"/>
              </w:rPr>
              <w:t>қызметтерінің) жалпы шығарылымы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3230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E067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Валов</w:t>
            </w:r>
            <w:r w:rsidR="00E067DC">
              <w:rPr>
                <w:rFonts w:ascii="Calibri" w:hAnsi="Calibri" w:cs="Calibri"/>
                <w:lang w:val="kk-KZ"/>
              </w:rPr>
              <w:t>ый</w:t>
            </w:r>
            <w:r w:rsidRPr="004272A3">
              <w:rPr>
                <w:rFonts w:ascii="Calibri" w:hAnsi="Calibri" w:cs="Calibri"/>
              </w:rPr>
              <w:t xml:space="preserve"> выпуск продукции (услуг) сельского</w:t>
            </w:r>
            <w:r w:rsidRPr="004272A3">
              <w:rPr>
                <w:rFonts w:ascii="Calibri" w:hAnsi="Calibri" w:cs="Calibri"/>
                <w:lang w:val="kk-KZ"/>
              </w:rPr>
              <w:t>, лесного и рыбного</w:t>
            </w:r>
            <w:r w:rsidRPr="004272A3">
              <w:rPr>
                <w:rFonts w:ascii="Calibri" w:hAnsi="Calibri" w:cs="Calibri"/>
              </w:rPr>
              <w:t xml:space="preserve"> хозяйства</w:t>
            </w:r>
          </w:p>
        </w:tc>
      </w:tr>
      <w:tr w:rsidR="00FE7EBB" w:rsidRPr="004272A3" w:rsidTr="00027A0B">
        <w:trPr>
          <w:trHeight w:hRule="exact" w:val="200"/>
        </w:trPr>
        <w:tc>
          <w:tcPr>
            <w:tcW w:w="3436" w:type="dxa"/>
            <w:vAlign w:val="bottom"/>
          </w:tcPr>
          <w:p w:rsidR="00FE7EBB" w:rsidRPr="004272A3" w:rsidRDefault="00FE7EBB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3230" w:type="dxa"/>
            <w:vAlign w:val="bottom"/>
          </w:tcPr>
          <w:p w:rsidR="00FE7EBB" w:rsidRPr="004272A3" w:rsidRDefault="00FE7EBB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</w:t>
            </w:r>
            <w:r w:rsidRPr="004272A3">
              <w:rPr>
                <w:rFonts w:ascii="Calibri" w:hAnsi="Calibri" w:cs="Calibri"/>
                <w:lang w:val="kk-KZ"/>
              </w:rPr>
              <w:t>их</w:t>
            </w:r>
            <w:r w:rsidRPr="004272A3">
              <w:rPr>
                <w:rFonts w:ascii="Calibri" w:hAnsi="Calibri" w:cs="Calibri"/>
              </w:rPr>
              <w:t>:</w:t>
            </w:r>
          </w:p>
        </w:tc>
      </w:tr>
      <w:tr w:rsidR="00FE7EBB" w:rsidRPr="004272A3" w:rsidTr="00027A0B">
        <w:trPr>
          <w:trHeight w:hRule="exact" w:val="299"/>
        </w:trPr>
        <w:tc>
          <w:tcPr>
            <w:tcW w:w="3436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шаруашылығының жалпы өнімі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48,9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60,5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51,6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5</w:t>
            </w:r>
            <w:r w:rsidRPr="004272A3">
              <w:rPr>
                <w:rFonts w:ascii="Calibri" w:hAnsi="Calibri" w:cs="Calibri"/>
                <w:lang w:val="kk-KZ"/>
              </w:rPr>
              <w:t>6,8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55,1</w:t>
            </w:r>
          </w:p>
        </w:tc>
        <w:tc>
          <w:tcPr>
            <w:tcW w:w="3230" w:type="dxa"/>
            <w:vAlign w:val="bottom"/>
          </w:tcPr>
          <w:p w:rsidR="00FE7EBB" w:rsidRPr="004272A3" w:rsidRDefault="00FE7EBB" w:rsidP="00027A0B">
            <w:pPr>
              <w:pStyle w:val="a7"/>
              <w:ind w:left="232" w:firstLine="5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валовой продукции растениеводства</w:t>
            </w:r>
          </w:p>
        </w:tc>
      </w:tr>
      <w:tr w:rsidR="00FE7EBB" w:rsidRPr="004272A3" w:rsidTr="00027A0B">
        <w:trPr>
          <w:trHeight w:hRule="exact" w:val="258"/>
        </w:trPr>
        <w:tc>
          <w:tcPr>
            <w:tcW w:w="3436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шаруашылығының жалпы өнімі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50,3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38,8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47,6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42,4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44,1</w:t>
            </w:r>
          </w:p>
        </w:tc>
        <w:tc>
          <w:tcPr>
            <w:tcW w:w="3230" w:type="dxa"/>
            <w:vAlign w:val="bottom"/>
          </w:tcPr>
          <w:p w:rsidR="00FE7EBB" w:rsidRPr="004272A3" w:rsidRDefault="00FE7EBB" w:rsidP="00027A0B">
            <w:pPr>
              <w:pStyle w:val="a7"/>
              <w:ind w:left="232" w:firstLine="5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валовой продукции животноводства</w:t>
            </w:r>
          </w:p>
        </w:tc>
      </w:tr>
      <w:tr w:rsidR="00FE7EBB" w:rsidRPr="004272A3" w:rsidTr="00027A0B">
        <w:trPr>
          <w:trHeight w:hRule="exact" w:val="258"/>
        </w:trPr>
        <w:tc>
          <w:tcPr>
            <w:tcW w:w="3436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шаруашылығы салаларындағы қызметтер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0,2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0,</w:t>
            </w:r>
            <w:r w:rsidRPr="004272A3">
              <w:rPr>
                <w:rFonts w:ascii="Calibri" w:hAnsi="Calibri" w:cs="Calibri"/>
                <w:lang w:val="kk-KZ"/>
              </w:rPr>
              <w:t>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3230" w:type="dxa"/>
            <w:vAlign w:val="bottom"/>
          </w:tcPr>
          <w:p w:rsidR="00FE7EBB" w:rsidRPr="004272A3" w:rsidRDefault="00FE7EBB" w:rsidP="00027A0B">
            <w:pPr>
              <w:pStyle w:val="a7"/>
              <w:ind w:left="232" w:firstLine="5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у</w:t>
            </w:r>
            <w:r w:rsidRPr="004272A3">
              <w:rPr>
                <w:rFonts w:ascii="Calibri" w:hAnsi="Calibri" w:cs="Calibri"/>
              </w:rPr>
              <w:t>слуг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в области сельского хозяйства</w:t>
            </w:r>
          </w:p>
        </w:tc>
      </w:tr>
      <w:tr w:rsidR="00FE7EBB" w:rsidRPr="004272A3" w:rsidTr="00027A0B">
        <w:trPr>
          <w:trHeight w:hRule="exact" w:val="409"/>
        </w:trPr>
        <w:tc>
          <w:tcPr>
            <w:tcW w:w="3436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аңшылық шаруашылығындағы өнімдердің (көрсетілетін қызметтердің) көлемі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0,05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0,03</w:t>
            </w:r>
          </w:p>
        </w:tc>
        <w:tc>
          <w:tcPr>
            <w:tcW w:w="3230" w:type="dxa"/>
            <w:vAlign w:val="bottom"/>
          </w:tcPr>
          <w:p w:rsidR="00FE7EBB" w:rsidRPr="004272A3" w:rsidRDefault="00FE7EBB" w:rsidP="00027A0B">
            <w:pPr>
              <w:pStyle w:val="a7"/>
              <w:ind w:left="28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объема продукции (услуг) в охотничьем хозяйстве</w:t>
            </w:r>
          </w:p>
        </w:tc>
      </w:tr>
      <w:tr w:rsidR="00FE7EBB" w:rsidRPr="004272A3" w:rsidTr="00027A0B">
        <w:trPr>
          <w:trHeight w:hRule="exact" w:val="430"/>
        </w:trPr>
        <w:tc>
          <w:tcPr>
            <w:tcW w:w="3436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орман шаруашылығындағы өнім (көрсетілетін қызметтер) көлемі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0,3</w:t>
            </w:r>
          </w:p>
        </w:tc>
        <w:tc>
          <w:tcPr>
            <w:tcW w:w="3230" w:type="dxa"/>
            <w:vAlign w:val="bottom"/>
          </w:tcPr>
          <w:p w:rsidR="00FE7EBB" w:rsidRPr="004272A3" w:rsidRDefault="00FE7EBB" w:rsidP="00027A0B">
            <w:pPr>
              <w:pStyle w:val="a7"/>
              <w:ind w:left="28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объема продукции (услуг) в лесном хозяйстве</w:t>
            </w:r>
          </w:p>
        </w:tc>
      </w:tr>
      <w:tr w:rsidR="00FE7EBB" w:rsidRPr="004272A3" w:rsidTr="00027A0B">
        <w:trPr>
          <w:trHeight w:hRule="exact" w:val="435"/>
        </w:trPr>
        <w:tc>
          <w:tcPr>
            <w:tcW w:w="3436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lastRenderedPageBreak/>
              <w:t>балық аулау және акваөсірудегі өнімдер (көрсетілетін қызметтер) көлемі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323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8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объема продукции (услуг) в рыболовстве и аквакультуре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ind w:right="-141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61"/>
        <w:gridCol w:w="714"/>
        <w:gridCol w:w="714"/>
        <w:gridCol w:w="714"/>
        <w:gridCol w:w="714"/>
        <w:gridCol w:w="714"/>
        <w:gridCol w:w="3175"/>
      </w:tblGrid>
      <w:tr w:rsidR="00FE7EBB" w:rsidRPr="004272A3" w:rsidTr="00027A0B">
        <w:trPr>
          <w:trHeight w:hRule="exact" w:val="214"/>
        </w:trPr>
        <w:tc>
          <w:tcPr>
            <w:tcW w:w="3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trHeight w:val="85"/>
        </w:trPr>
        <w:tc>
          <w:tcPr>
            <w:tcW w:w="3461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227BE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Ауыл шаруашылығы өнімдерінің (</w:t>
            </w:r>
            <w:r w:rsidRPr="004272A3">
              <w:rPr>
                <w:rFonts w:ascii="Calibri" w:hAnsi="Calibri" w:cs="Calibri"/>
                <w:lang w:val="kk-KZ"/>
              </w:rPr>
              <w:t xml:space="preserve">көрсетілетін </w:t>
            </w:r>
            <w:r w:rsidRPr="004272A3">
              <w:rPr>
                <w:rFonts w:ascii="Calibri" w:hAnsi="Calibri" w:cs="Calibri"/>
              </w:rPr>
              <w:t>қызметтерінің) жалпы шығарылымы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100,0</w:t>
            </w:r>
          </w:p>
        </w:tc>
        <w:tc>
          <w:tcPr>
            <w:tcW w:w="3175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227BE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Валов</w:t>
            </w:r>
            <w:r w:rsidR="00227BEB">
              <w:rPr>
                <w:rFonts w:ascii="Calibri" w:hAnsi="Calibri" w:cs="Calibri"/>
              </w:rPr>
              <w:t>ый</w:t>
            </w:r>
            <w:r w:rsidRPr="004272A3">
              <w:rPr>
                <w:rFonts w:ascii="Calibri" w:hAnsi="Calibri" w:cs="Calibri"/>
              </w:rPr>
              <w:t xml:space="preserve"> выпуск продукции (услуг) сельского</w:t>
            </w:r>
            <w:r w:rsidRPr="004272A3">
              <w:rPr>
                <w:rFonts w:ascii="Calibri" w:hAnsi="Calibri" w:cs="Calibri"/>
                <w:lang w:val="kk-KZ"/>
              </w:rPr>
              <w:t>, лесного и рыбного</w:t>
            </w:r>
            <w:r w:rsidRPr="004272A3">
              <w:rPr>
                <w:rFonts w:ascii="Calibri" w:hAnsi="Calibri" w:cs="Calibri"/>
              </w:rPr>
              <w:t xml:space="preserve"> хозяйства</w:t>
            </w:r>
          </w:p>
        </w:tc>
      </w:tr>
      <w:tr w:rsidR="00FE7EBB" w:rsidRPr="004272A3" w:rsidTr="00027A0B">
        <w:trPr>
          <w:trHeight w:hRule="exact" w:val="243"/>
        </w:trPr>
        <w:tc>
          <w:tcPr>
            <w:tcW w:w="3461" w:type="dxa"/>
            <w:vAlign w:val="bottom"/>
          </w:tcPr>
          <w:p w:rsidR="00FE7EBB" w:rsidRPr="004272A3" w:rsidRDefault="00FE7EBB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7"/>
              <w:ind w:left="102"/>
              <w:jc w:val="right"/>
              <w:rPr>
                <w:rFonts w:ascii="Calibri" w:hAnsi="Calibri" w:cs="Calibri"/>
              </w:rPr>
            </w:pP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3175" w:type="dxa"/>
            <w:vAlign w:val="bottom"/>
          </w:tcPr>
          <w:p w:rsidR="00FE7EBB" w:rsidRPr="004272A3" w:rsidRDefault="00FE7EBB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</w:t>
            </w:r>
            <w:r w:rsidRPr="004272A3">
              <w:rPr>
                <w:rFonts w:ascii="Calibri" w:hAnsi="Calibri" w:cs="Calibri"/>
                <w:lang w:val="kk-KZ"/>
              </w:rPr>
              <w:t>их</w:t>
            </w:r>
            <w:r w:rsidRPr="004272A3">
              <w:rPr>
                <w:rFonts w:ascii="Calibri" w:hAnsi="Calibri" w:cs="Calibri"/>
              </w:rPr>
              <w:t>:</w:t>
            </w:r>
          </w:p>
        </w:tc>
      </w:tr>
      <w:tr w:rsidR="00FE7EBB" w:rsidRPr="004272A3" w:rsidTr="00027A0B">
        <w:trPr>
          <w:trHeight w:hRule="exact" w:val="296"/>
        </w:trPr>
        <w:tc>
          <w:tcPr>
            <w:tcW w:w="3461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шаруашылығының жалпы өнімі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54,9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55,3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55,0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53,6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54,4</w:t>
            </w:r>
          </w:p>
        </w:tc>
        <w:tc>
          <w:tcPr>
            <w:tcW w:w="3175" w:type="dxa"/>
            <w:vAlign w:val="bottom"/>
          </w:tcPr>
          <w:p w:rsidR="00FE7EBB" w:rsidRPr="004272A3" w:rsidRDefault="00FE7EBB" w:rsidP="00027A0B">
            <w:pPr>
              <w:pStyle w:val="a7"/>
              <w:ind w:left="23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валовой продукции растениеводства</w:t>
            </w:r>
          </w:p>
        </w:tc>
      </w:tr>
      <w:tr w:rsidR="00FE7EBB" w:rsidRPr="004272A3" w:rsidTr="00027A0B">
        <w:trPr>
          <w:trHeight w:hRule="exact" w:val="316"/>
        </w:trPr>
        <w:tc>
          <w:tcPr>
            <w:tcW w:w="3461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шаруашылығының жалпы өнімі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43,8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45,6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44,8</w:t>
            </w:r>
          </w:p>
        </w:tc>
        <w:tc>
          <w:tcPr>
            <w:tcW w:w="3175" w:type="dxa"/>
            <w:vAlign w:val="bottom"/>
          </w:tcPr>
          <w:p w:rsidR="00FE7EBB" w:rsidRPr="004272A3" w:rsidRDefault="00FE7EBB" w:rsidP="00027A0B">
            <w:pPr>
              <w:pStyle w:val="a7"/>
              <w:ind w:left="23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валовой продукции животноводства</w:t>
            </w:r>
          </w:p>
        </w:tc>
      </w:tr>
      <w:tr w:rsidR="00FE7EBB" w:rsidRPr="004272A3" w:rsidTr="00027A0B">
        <w:trPr>
          <w:trHeight w:hRule="exact" w:val="488"/>
        </w:trPr>
        <w:tc>
          <w:tcPr>
            <w:tcW w:w="3461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шаруашылығы салаларындағы қызметтер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0,4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0,4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0,3</w:t>
            </w:r>
          </w:p>
        </w:tc>
        <w:tc>
          <w:tcPr>
            <w:tcW w:w="3175" w:type="dxa"/>
            <w:vAlign w:val="bottom"/>
          </w:tcPr>
          <w:p w:rsidR="00FE7EBB" w:rsidRPr="004272A3" w:rsidRDefault="00FE7EBB" w:rsidP="00027A0B">
            <w:pPr>
              <w:pStyle w:val="a7"/>
              <w:ind w:left="23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услуг в области сельского хозяйства</w:t>
            </w:r>
          </w:p>
        </w:tc>
      </w:tr>
      <w:tr w:rsidR="00FE7EBB" w:rsidRPr="004272A3" w:rsidTr="00027A0B">
        <w:trPr>
          <w:trHeight w:hRule="exact" w:val="479"/>
        </w:trPr>
        <w:tc>
          <w:tcPr>
            <w:tcW w:w="3461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аңшылық шаруашылығындағы өнімдердің (көрсетілетін қызметтердің) көлемі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0,03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0,03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0,02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0,02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kk-KZ"/>
              </w:rPr>
              <w:t>0</w:t>
            </w:r>
            <w:r w:rsidRPr="004272A3">
              <w:rPr>
                <w:rFonts w:ascii="Calibri" w:hAnsi="Calibri" w:cs="Calibri"/>
                <w:lang w:val="en-US"/>
              </w:rPr>
              <w:t>,03</w:t>
            </w:r>
          </w:p>
        </w:tc>
        <w:tc>
          <w:tcPr>
            <w:tcW w:w="3175" w:type="dxa"/>
            <w:vAlign w:val="bottom"/>
          </w:tcPr>
          <w:p w:rsidR="00FE7EBB" w:rsidRPr="004272A3" w:rsidRDefault="00FE7EBB" w:rsidP="00027A0B">
            <w:pPr>
              <w:pStyle w:val="a7"/>
              <w:ind w:left="232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объема продукции (услуг) в охотничьем хозяйстве</w:t>
            </w:r>
          </w:p>
        </w:tc>
      </w:tr>
      <w:tr w:rsidR="00FE7EBB" w:rsidRPr="004272A3" w:rsidTr="00027A0B">
        <w:trPr>
          <w:trHeight w:hRule="exact" w:val="430"/>
        </w:trPr>
        <w:tc>
          <w:tcPr>
            <w:tcW w:w="3461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орман шаруашылығындағы өнім (көрсетілетін қызметтер) көлемі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0,3</w:t>
            </w:r>
          </w:p>
        </w:tc>
        <w:tc>
          <w:tcPr>
            <w:tcW w:w="71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0,3</w:t>
            </w:r>
          </w:p>
        </w:tc>
        <w:tc>
          <w:tcPr>
            <w:tcW w:w="3175" w:type="dxa"/>
            <w:vAlign w:val="bottom"/>
          </w:tcPr>
          <w:p w:rsidR="00FE7EBB" w:rsidRPr="004272A3" w:rsidRDefault="00FE7EBB" w:rsidP="00027A0B">
            <w:pPr>
              <w:pStyle w:val="a7"/>
              <w:ind w:left="232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объема продукции (услуг) в лесном хозяйстве</w:t>
            </w:r>
          </w:p>
        </w:tc>
      </w:tr>
      <w:tr w:rsidR="00FE7EBB" w:rsidRPr="004272A3" w:rsidTr="00027A0B">
        <w:trPr>
          <w:trHeight w:hRule="exact" w:val="422"/>
        </w:trPr>
        <w:tc>
          <w:tcPr>
            <w:tcW w:w="346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балық аулау және акваөсірудегі өнімдер (көрсетілетін қызметтер) көлемі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0,2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32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объема продукции (услуг) в рыболовстве и аквакультуре</w:t>
            </w:r>
          </w:p>
        </w:tc>
      </w:tr>
    </w:tbl>
    <w:p w:rsidR="00FE7EBB" w:rsidRPr="004272A3" w:rsidRDefault="00FE7EBB" w:rsidP="00FE7EBB">
      <w:pPr>
        <w:pStyle w:val="a9"/>
        <w:ind w:firstLine="0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11.35 Шаруашылық санаттары бойынша ауыл, орман және балық шаруашылығы өнімдерінің (көрсетілетін қызметтерінің) жалпы шығарылымының құрылымы</w:t>
      </w:r>
      <w:r w:rsidRPr="004272A3">
        <w:rPr>
          <w:rFonts w:ascii="Calibri" w:hAnsi="Calibri" w:cs="Calibri"/>
          <w:lang w:val="kk-KZ"/>
        </w:rPr>
        <w:br/>
        <w:t>Структура валового выпуска продукции (услуг) сельского, лесного и рыбного хозяйства по категориям хозяйств</w:t>
      </w:r>
    </w:p>
    <w:p w:rsidR="00FE7EBB" w:rsidRPr="004272A3" w:rsidRDefault="00FE7EBB" w:rsidP="00FE7EBB">
      <w:pPr>
        <w:pStyle w:val="a5"/>
        <w:spacing w:after="0"/>
        <w:ind w:right="-141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қорытындыға 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</w:t>
      </w:r>
      <w:r w:rsidRPr="004272A3">
        <w:rPr>
          <w:rFonts w:ascii="Calibri" w:hAnsi="Calibri" w:cs="Calibri"/>
        </w:rPr>
        <w:t>в процентах к итогу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879"/>
        <w:gridCol w:w="879"/>
        <w:gridCol w:w="879"/>
        <w:gridCol w:w="879"/>
        <w:gridCol w:w="879"/>
        <w:gridCol w:w="2834"/>
      </w:tblGrid>
      <w:tr w:rsidR="00FE7EBB" w:rsidRPr="004272A3" w:rsidTr="00027A0B">
        <w:trPr>
          <w:trHeight w:hRule="exact" w:val="20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trHeight w:val="149"/>
        </w:trPr>
        <w:tc>
          <w:tcPr>
            <w:tcW w:w="2977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Шаруашылықтың барлық санаттары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2834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 категории хозяйств</w:t>
            </w:r>
          </w:p>
        </w:tc>
      </w:tr>
      <w:tr w:rsidR="00FE7EBB" w:rsidRPr="004272A3" w:rsidTr="00027A0B">
        <w:tc>
          <w:tcPr>
            <w:tcW w:w="2977" w:type="dxa"/>
            <w:vAlign w:val="bottom"/>
          </w:tcPr>
          <w:p w:rsidR="00FE7EBB" w:rsidRPr="004272A3" w:rsidRDefault="00FE7EBB" w:rsidP="00027A0B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7"/>
              <w:ind w:left="272"/>
              <w:jc w:val="right"/>
              <w:rPr>
                <w:rFonts w:ascii="Calibri" w:hAnsi="Calibri" w:cs="Calibri"/>
              </w:rPr>
            </w:pPr>
          </w:p>
        </w:tc>
        <w:tc>
          <w:tcPr>
            <w:tcW w:w="2834" w:type="dxa"/>
            <w:vAlign w:val="bottom"/>
          </w:tcPr>
          <w:p w:rsidR="00FE7EBB" w:rsidRPr="004272A3" w:rsidRDefault="00FE7EBB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FE7EBB" w:rsidRPr="004272A3" w:rsidTr="00027A0B">
        <w:trPr>
          <w:cantSplit/>
          <w:trHeight w:val="235"/>
        </w:trPr>
        <w:tc>
          <w:tcPr>
            <w:tcW w:w="2977" w:type="dxa"/>
            <w:vAlign w:val="bottom"/>
          </w:tcPr>
          <w:p w:rsidR="00FE7EBB" w:rsidRPr="004272A3" w:rsidRDefault="00FE7EBB" w:rsidP="00027A0B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шаруашылығы кәсіпорындары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1</w:t>
            </w:r>
            <w:r w:rsidRPr="004272A3">
              <w:rPr>
                <w:rFonts w:ascii="Calibri" w:hAnsi="Calibri" w:cs="Calibri"/>
                <w:lang w:val="kk-KZ"/>
              </w:rPr>
              <w:t>5,9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</w:t>
            </w:r>
            <w:r w:rsidRPr="004272A3">
              <w:rPr>
                <w:rFonts w:ascii="Calibri" w:hAnsi="Calibri" w:cs="Calibri"/>
                <w:lang w:val="kk-KZ"/>
              </w:rPr>
              <w:t>5,5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17,0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19,8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7"/>
              <w:ind w:left="272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19,1</w:t>
            </w:r>
          </w:p>
        </w:tc>
        <w:tc>
          <w:tcPr>
            <w:tcW w:w="2834" w:type="dxa"/>
            <w:vAlign w:val="bottom"/>
          </w:tcPr>
          <w:p w:rsidR="00FE7EBB" w:rsidRPr="004272A3" w:rsidRDefault="00FE7EBB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сельскохозяйственные предприятия</w:t>
            </w:r>
          </w:p>
        </w:tc>
      </w:tr>
      <w:tr w:rsidR="00FE7EBB" w:rsidRPr="004272A3" w:rsidTr="00027A0B">
        <w:trPr>
          <w:cantSplit/>
          <w:trHeight w:val="425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жұртшылық шаруашылықтары және </w:t>
            </w:r>
            <w:r w:rsidRPr="004272A3">
              <w:rPr>
                <w:rFonts w:ascii="Calibri" w:hAnsi="Calibri" w:cs="Calibri"/>
                <w:lang w:val="kk-KZ"/>
              </w:rPr>
              <w:t xml:space="preserve">дара кәсіпкерлер және </w:t>
            </w:r>
            <w:r w:rsidRPr="004272A3">
              <w:rPr>
                <w:rFonts w:ascii="Calibri" w:hAnsi="Calibri" w:cs="Calibri"/>
              </w:rPr>
              <w:t>шаруа немесе фермер қожалықтары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8</w:t>
            </w:r>
            <w:r w:rsidRPr="004272A3">
              <w:rPr>
                <w:rFonts w:ascii="Calibri" w:hAnsi="Calibri" w:cs="Calibri"/>
                <w:lang w:val="kk-KZ"/>
              </w:rPr>
              <w:t>4,1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7</w:t>
            </w:r>
            <w:r w:rsidRPr="004272A3">
              <w:rPr>
                <w:rFonts w:ascii="Calibri" w:hAnsi="Calibri" w:cs="Calibri"/>
                <w:lang w:val="kk-KZ"/>
              </w:rPr>
              <w:t>4,5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8</w:t>
            </w:r>
            <w:r w:rsidRPr="004272A3">
              <w:rPr>
                <w:rFonts w:ascii="Calibri" w:hAnsi="Calibri" w:cs="Calibri"/>
                <w:lang w:val="kk-KZ"/>
              </w:rPr>
              <w:t>3,0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80,2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72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80,9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хозяйства населения и </w:t>
            </w:r>
            <w:r w:rsidRPr="004272A3">
              <w:rPr>
                <w:rFonts w:ascii="Calibri" w:hAnsi="Calibri" w:cs="Calibri"/>
                <w:lang w:val="kk-KZ"/>
              </w:rPr>
              <w:t xml:space="preserve">индивидуальные предприниматели и </w:t>
            </w:r>
            <w:r w:rsidRPr="004272A3">
              <w:rPr>
                <w:rFonts w:ascii="Calibri" w:hAnsi="Calibri" w:cs="Calibri"/>
              </w:rPr>
              <w:t>крестьянские или фермерские хозяйства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990"/>
        <w:gridCol w:w="2835"/>
      </w:tblGrid>
      <w:tr w:rsidR="00FE7EBB" w:rsidRPr="004272A3" w:rsidTr="00027A0B">
        <w:trPr>
          <w:cantSplit/>
          <w:trHeight w:hRule="exact" w:val="20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187"/>
        </w:trPr>
        <w:tc>
          <w:tcPr>
            <w:tcW w:w="2977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Шаруашылықтың барлық санаттары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100,0</w:t>
            </w:r>
          </w:p>
        </w:tc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 категории хозяйств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  <w:vAlign w:val="bottom"/>
          </w:tcPr>
          <w:p w:rsidR="00FE7EBB" w:rsidRPr="004272A3" w:rsidRDefault="00FE7EBB" w:rsidP="00027A0B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ind w:left="272"/>
              <w:jc w:val="right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ind w:left="2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FE7EBB" w:rsidRPr="004272A3" w:rsidTr="00027A0B">
        <w:trPr>
          <w:cantSplit/>
          <w:trHeight w:val="141"/>
        </w:trPr>
        <w:tc>
          <w:tcPr>
            <w:tcW w:w="2977" w:type="dxa"/>
            <w:vAlign w:val="bottom"/>
          </w:tcPr>
          <w:p w:rsidR="00FE7EBB" w:rsidRPr="004272A3" w:rsidRDefault="00FE7EBB" w:rsidP="00027A0B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ауыл шаруашылығы кәсіпорындары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20,</w:t>
            </w:r>
            <w:r w:rsidRPr="004272A3">
              <w:rPr>
                <w:rFonts w:ascii="Calibri" w:hAnsi="Calibri" w:cs="Calibri"/>
                <w:lang w:val="kk-KZ"/>
              </w:rPr>
              <w:t>9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23,</w:t>
            </w:r>
            <w:r w:rsidRPr="004272A3">
              <w:rPr>
                <w:rFonts w:ascii="Calibri" w:hAnsi="Calibri" w:cs="Calibri"/>
                <w:lang w:val="kk-KZ"/>
              </w:rPr>
              <w:t>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24,</w:t>
            </w:r>
            <w:r w:rsidRPr="004272A3">
              <w:rPr>
                <w:rFonts w:ascii="Calibri" w:hAnsi="Calibri" w:cs="Calibri"/>
                <w:lang w:val="kk-KZ"/>
              </w:rPr>
              <w:t>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</w:t>
            </w:r>
            <w:r w:rsidRPr="004272A3">
              <w:rPr>
                <w:rFonts w:ascii="Calibri" w:hAnsi="Calibri" w:cs="Calibri"/>
                <w:lang w:val="kk-KZ"/>
              </w:rPr>
              <w:t>4,3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ind w:left="272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25,0</w:t>
            </w:r>
          </w:p>
        </w:tc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ind w:left="2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сельскохозяйственные предприятия</w:t>
            </w:r>
          </w:p>
        </w:tc>
      </w:tr>
      <w:tr w:rsidR="00FE7EBB" w:rsidRPr="004272A3" w:rsidTr="00027A0B">
        <w:trPr>
          <w:cantSplit/>
          <w:trHeight w:val="283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44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жұртшылық шаруашылықтары және </w:t>
            </w:r>
            <w:r w:rsidRPr="004272A3">
              <w:rPr>
                <w:rFonts w:ascii="Calibri" w:hAnsi="Calibri" w:cs="Calibri"/>
                <w:lang w:val="kk-KZ"/>
              </w:rPr>
              <w:t xml:space="preserve">дара кәсіпкерлер және </w:t>
            </w:r>
            <w:r w:rsidRPr="004272A3">
              <w:rPr>
                <w:rFonts w:ascii="Calibri" w:hAnsi="Calibri" w:cs="Calibri"/>
              </w:rPr>
              <w:t>шаруа немесе фермер қожалықтары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79,</w:t>
            </w:r>
            <w:r w:rsidRPr="004272A3">
              <w:rPr>
                <w:rFonts w:ascii="Calibri" w:hAnsi="Calibri" w:cs="Calibri"/>
                <w:lang w:val="kk-KZ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76,</w:t>
            </w:r>
            <w:r w:rsidRPr="004272A3">
              <w:rPr>
                <w:rFonts w:ascii="Calibri" w:hAnsi="Calibri" w:cs="Calibri"/>
                <w:lang w:val="kk-KZ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7</w:t>
            </w:r>
            <w:r w:rsidRPr="004272A3">
              <w:rPr>
                <w:rFonts w:ascii="Calibri" w:hAnsi="Calibri" w:cs="Calibri"/>
                <w:lang w:val="kk-KZ"/>
              </w:rPr>
              <w:t>5,6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7</w:t>
            </w:r>
            <w:r w:rsidRPr="004272A3">
              <w:rPr>
                <w:rFonts w:ascii="Calibri" w:hAnsi="Calibri" w:cs="Calibri"/>
                <w:lang w:val="kk-KZ"/>
              </w:rPr>
              <w:t>5,7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72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75,0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ind w:left="27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хозяйства населения и </w:t>
            </w:r>
            <w:r w:rsidRPr="004272A3">
              <w:rPr>
                <w:rFonts w:ascii="Calibri" w:hAnsi="Calibri" w:cs="Calibri"/>
                <w:lang w:val="kk-KZ"/>
              </w:rPr>
              <w:t xml:space="preserve">индивидуальные предприниматели и </w:t>
            </w:r>
            <w:r w:rsidRPr="004272A3">
              <w:rPr>
                <w:rFonts w:ascii="Calibri" w:hAnsi="Calibri" w:cs="Calibri"/>
              </w:rPr>
              <w:t>крестьянские или фермерские хозяйства</w:t>
            </w:r>
          </w:p>
        </w:tc>
      </w:tr>
    </w:tbl>
    <w:p w:rsidR="00FE7EBB" w:rsidRPr="004272A3" w:rsidRDefault="00FE7EBB" w:rsidP="00FE7EBB">
      <w:pPr>
        <w:autoSpaceDE w:val="0"/>
        <w:autoSpaceDN w:val="0"/>
        <w:adjustRightInd w:val="0"/>
        <w:spacing w:before="240" w:after="240"/>
        <w:jc w:val="center"/>
        <w:rPr>
          <w:rFonts w:ascii="Calibri" w:hAnsi="Calibri" w:cs="Calibri"/>
          <w:b/>
        </w:rPr>
      </w:pPr>
      <w:r w:rsidRPr="004272A3">
        <w:rPr>
          <w:rFonts w:ascii="Calibri" w:hAnsi="Calibri" w:cs="Calibri"/>
          <w:b/>
          <w:bCs/>
        </w:rPr>
        <w:t>11.3</w:t>
      </w:r>
      <w:r w:rsidRPr="004272A3">
        <w:rPr>
          <w:rFonts w:ascii="Calibri" w:hAnsi="Calibri" w:cs="Calibri"/>
          <w:b/>
          <w:bCs/>
          <w:lang w:val="kk-KZ"/>
        </w:rPr>
        <w:t>6</w:t>
      </w:r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Жекелеген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ауыл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шаруашылығы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дақылдарын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жалпы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жинау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және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олардың</w:t>
      </w:r>
      <w:proofErr w:type="spellEnd"/>
      <w:r w:rsidRPr="004272A3">
        <w:rPr>
          <w:rFonts w:ascii="Calibri" w:hAnsi="Calibri" w:cs="Calibri"/>
          <w:b/>
          <w:bCs/>
        </w:rPr>
        <w:t xml:space="preserve"> </w:t>
      </w:r>
      <w:proofErr w:type="spellStart"/>
      <w:r w:rsidRPr="004272A3">
        <w:rPr>
          <w:rFonts w:ascii="Calibri" w:hAnsi="Calibri" w:cs="Calibri"/>
          <w:b/>
          <w:bCs/>
        </w:rPr>
        <w:t>түсімі</w:t>
      </w:r>
      <w:proofErr w:type="spellEnd"/>
      <w:r w:rsidRPr="004272A3">
        <w:rPr>
          <w:rFonts w:ascii="Calibri" w:hAnsi="Calibri" w:cs="Calibri"/>
          <w:b/>
          <w:bCs/>
        </w:rPr>
        <w:br/>
        <w:t>Валовой сбор и урожайность отдельных сельскохозяйственных культур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22"/>
        <w:gridCol w:w="822"/>
        <w:gridCol w:w="822"/>
        <w:gridCol w:w="822"/>
        <w:gridCol w:w="822"/>
        <w:gridCol w:w="2694"/>
      </w:tblGrid>
      <w:tr w:rsidR="00FE7EBB" w:rsidRPr="004272A3" w:rsidTr="00027A0B">
        <w:trPr>
          <w:cantSplit/>
          <w:trHeight w:hRule="exact" w:val="26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алпы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жинау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,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мың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тонна</w:t>
            </w:r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аловой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сбор, тыс. тонн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12 185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26 961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12 865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ind w:left="-183"/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18 231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17 162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бидай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9 638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22 732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9 841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13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941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12 997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пшеница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Мақта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24</w:t>
            </w: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336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380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397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321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Хлопок 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Қант қызылшасы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152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200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152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65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</w:t>
            </w:r>
          </w:p>
        </w:tc>
        <w:tc>
          <w:tcPr>
            <w:tcW w:w="2694" w:type="dxa"/>
            <w:tcBorders>
              <w:left w:val="nil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Сахарная свекла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Күнбағыстың тұқымдары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329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409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400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573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513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Семена подсолнечника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2 555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3 076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3 126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344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3 411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2 577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2 878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3 062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242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3 470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Жүзім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57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68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70</w:t>
            </w:r>
          </w:p>
        </w:tc>
        <w:tc>
          <w:tcPr>
            <w:tcW w:w="2694" w:type="dxa"/>
            <w:tcBorders>
              <w:left w:val="nil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Виноград</w:t>
            </w:r>
          </w:p>
        </w:tc>
      </w:tr>
      <w:tr w:rsidR="00FE7EBB" w:rsidRPr="004272A3" w:rsidTr="00027A0B">
        <w:trPr>
          <w:cantSplit/>
          <w:trHeight w:hRule="exact" w:val="397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Т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үсім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>, 1 га-дан ц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ентнер</w:t>
            </w:r>
            <w:r w:rsidRPr="004272A3">
              <w:rPr>
                <w:rFonts w:ascii="Calibri" w:hAnsi="Calibri" w:cs="Calibri"/>
                <w:sz w:val="16"/>
                <w:vertAlign w:val="superscript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У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рожайность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>, ц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ентнер</w:t>
            </w:r>
            <w:r w:rsidRPr="004272A3">
              <w:rPr>
                <w:rFonts w:ascii="Calibri" w:hAnsi="Calibri" w:cs="Calibri"/>
                <w:sz w:val="16"/>
              </w:rPr>
              <w:t xml:space="preserve"> с 1 га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8,0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8,6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11,6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11,7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бидай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7,3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7,9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10,8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10,9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пшеница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Мақта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21,8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26,2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28,7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25,1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Хлопок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 қызылшасы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174,3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188,2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168,2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267,7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240,6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Сахарная свекла 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Күнбағыстың тұқымдары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4,4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4,6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5,9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7,0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6,7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Семена подсолнечника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143,0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167,2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165,9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181,5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184,3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214,4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222,9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234,0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238,7</w:t>
            </w:r>
          </w:p>
        </w:tc>
        <w:tc>
          <w:tcPr>
            <w:tcW w:w="822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243,0</w:t>
            </w:r>
          </w:p>
        </w:tc>
        <w:tc>
          <w:tcPr>
            <w:tcW w:w="2694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c>
          <w:tcPr>
            <w:tcW w:w="3402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Жүзім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57,3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57,0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58,0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60,8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58,0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Виноград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850"/>
        <w:gridCol w:w="851"/>
        <w:gridCol w:w="709"/>
        <w:gridCol w:w="850"/>
        <w:gridCol w:w="2693"/>
      </w:tblGrid>
      <w:tr w:rsidR="00FE7EBB" w:rsidRPr="004272A3" w:rsidTr="00027A0B">
        <w:trPr>
          <w:cantSplit/>
          <w:trHeight w:hRule="exact" w:val="229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алпы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жинау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,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мың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тонна</w:t>
            </w:r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аловой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сбор,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18 673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20 634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20 585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20 274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17 429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бидай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13 747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14 985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14 803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13 944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 xml:space="preserve">11 452 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пшеница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Мақта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287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331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344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Хлопок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 қызылшасы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463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505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486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Свекла сахарная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Күнбағыстың тұқымдары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534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755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903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848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839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Семена подсолнечника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3 521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3 546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3 551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3 807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3 912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3 565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3 795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3 791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4 082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4 355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Жүзім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81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89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90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Виноград</w:t>
            </w:r>
          </w:p>
        </w:tc>
      </w:tr>
      <w:tr w:rsidR="00FE7EBB" w:rsidRPr="004272A3" w:rsidTr="00027A0B">
        <w:trPr>
          <w:cantSplit/>
          <w:trHeight w:hRule="exact" w:val="413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a9"/>
              <w:spacing w:before="0" w:after="0"/>
              <w:ind w:firstLine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Т</w:t>
            </w:r>
            <w:r w:rsidRPr="004272A3">
              <w:rPr>
                <w:rFonts w:ascii="Calibri" w:hAnsi="Calibri" w:cs="Calibri"/>
                <w:sz w:val="16"/>
              </w:rPr>
              <w:t>үсім, 1 га-дан ц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ентнер</w:t>
            </w:r>
            <w:r w:rsidRPr="004272A3">
              <w:rPr>
                <w:rFonts w:ascii="Calibri" w:hAnsi="Calibri" w:cs="Calibri"/>
                <w:sz w:val="16"/>
                <w:vertAlign w:val="superscript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У</w:t>
            </w:r>
            <w:r w:rsidRPr="004272A3">
              <w:rPr>
                <w:rFonts w:ascii="Calibri" w:hAnsi="Calibri" w:cs="Calibri"/>
                <w:sz w:val="16"/>
              </w:rPr>
              <w:t>рожайность, ц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ентнер</w:t>
            </w:r>
            <w:r w:rsidRPr="004272A3">
              <w:rPr>
                <w:rFonts w:ascii="Calibri" w:hAnsi="Calibri" w:cs="Calibri"/>
                <w:sz w:val="16"/>
              </w:rPr>
              <w:t xml:space="preserve"> с 1 га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12,7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13,5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13,4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13,5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12,2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бидай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11,9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12,1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12,4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12,3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10,1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пшеница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Шитті мақта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27,8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26,2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24,4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25,9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26,2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Хлопок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 қызылшасы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232,5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285,5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274,4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305,3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324,5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Свекла сахарная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Күнбағыс</w:t>
            </w:r>
            <w:r w:rsidRPr="004272A3">
              <w:rPr>
                <w:rFonts w:ascii="Calibri" w:hAnsi="Calibri" w:cs="Calibri"/>
                <w:snapToGrid w:val="0"/>
                <w:sz w:val="14"/>
              </w:rPr>
              <w:t>тың тұқымдары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7,6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9,3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10,2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10,3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Семена подсолнечника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01310"/>
              <w:rPr>
                <w:rFonts w:ascii="Calibri" w:hAnsi="Calibri" w:cs="Calibri"/>
              </w:rPr>
            </w:pPr>
            <w:proofErr w:type="spellStart"/>
            <w:r w:rsidRPr="004272A3">
              <w:rPr>
                <w:rFonts w:ascii="Calibri" w:hAnsi="Calibri" w:cs="Calibri"/>
              </w:rPr>
              <w:t>Картоп</w:t>
            </w:r>
            <w:proofErr w:type="spellEnd"/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185,5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190,4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194,2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197,9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203,4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Ашық топырақта өсірілген</w:t>
            </w:r>
            <w:r w:rsidRPr="004272A3">
              <w:rPr>
                <w:rFonts w:ascii="Calibri" w:hAnsi="Calibri" w:cs="Calibri"/>
                <w:szCs w:val="16"/>
              </w:rPr>
              <w:t xml:space="preserve"> көкөністер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245,8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253,7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257,3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260,5</w:t>
            </w:r>
          </w:p>
        </w:tc>
        <w:tc>
          <w:tcPr>
            <w:tcW w:w="2693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 открытого грунта</w:t>
            </w:r>
          </w:p>
        </w:tc>
      </w:tr>
      <w:tr w:rsidR="00FE7EBB" w:rsidRPr="004272A3" w:rsidTr="00027A0B">
        <w:trPr>
          <w:cantSplit/>
        </w:trPr>
        <w:tc>
          <w:tcPr>
            <w:tcW w:w="3402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Жүзім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60,8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58,5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64,4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Виноград</w:t>
            </w:r>
          </w:p>
        </w:tc>
      </w:tr>
    </w:tbl>
    <w:p w:rsidR="00FE7EBB" w:rsidRPr="004272A3" w:rsidRDefault="00FE7EBB" w:rsidP="00FE7EBB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11.3</w:t>
      </w:r>
      <w:r w:rsidRPr="004272A3">
        <w:rPr>
          <w:rFonts w:ascii="Calibri" w:hAnsi="Calibri" w:cs="Calibri"/>
          <w:lang w:val="kk-KZ"/>
        </w:rPr>
        <w:t>7</w:t>
      </w:r>
      <w:r w:rsidRPr="004272A3">
        <w:rPr>
          <w:rFonts w:ascii="Calibri" w:hAnsi="Calibri" w:cs="Calibri"/>
        </w:rPr>
        <w:t xml:space="preserve"> Мал мен құстың саны</w:t>
      </w:r>
      <w:r w:rsidRPr="004272A3">
        <w:rPr>
          <w:rFonts w:ascii="Calibri" w:hAnsi="Calibri" w:cs="Calibri"/>
        </w:rPr>
        <w:br/>
        <w:t>Численность скота и птицы</w:t>
      </w:r>
    </w:p>
    <w:p w:rsidR="00FE7EBB" w:rsidRPr="004272A3" w:rsidRDefault="00FE7EBB" w:rsidP="00FE7EBB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жыл соңына; млн. бас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 xml:space="preserve"> </w:t>
      </w:r>
      <w:r w:rsidRPr="004272A3">
        <w:rPr>
          <w:rFonts w:ascii="Calibri" w:hAnsi="Calibri" w:cs="Calibri"/>
          <w:lang w:val="kk-KZ"/>
        </w:rPr>
        <w:t xml:space="preserve">             </w:t>
      </w:r>
      <w:r w:rsidRPr="004272A3">
        <w:rPr>
          <w:rFonts w:ascii="Calibri" w:hAnsi="Calibri" w:cs="Calibri"/>
        </w:rPr>
        <w:t xml:space="preserve">на конец года; млн. </w:t>
      </w:r>
      <w:r w:rsidRPr="004272A3">
        <w:rPr>
          <w:rFonts w:ascii="Calibri" w:hAnsi="Calibri" w:cs="Calibri"/>
          <w:lang w:val="kk-KZ"/>
        </w:rPr>
        <w:t>г</w:t>
      </w:r>
      <w:r w:rsidRPr="004272A3">
        <w:rPr>
          <w:rFonts w:ascii="Calibri" w:hAnsi="Calibri" w:cs="Calibri"/>
        </w:rPr>
        <w:t>олов</w:t>
      </w:r>
    </w:p>
    <w:tbl>
      <w:tblPr>
        <w:tblW w:w="102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409"/>
      </w:tblGrid>
      <w:tr w:rsidR="00FE7EBB" w:rsidRPr="004272A3" w:rsidTr="00027A0B">
        <w:trPr>
          <w:cantSplit/>
          <w:trHeight w:hRule="exact" w:val="231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70"/>
        </w:trPr>
        <w:tc>
          <w:tcPr>
            <w:tcW w:w="2835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Ірі қара мал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6,2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6,0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  <w:trHeight w:val="148"/>
        </w:trPr>
        <w:tc>
          <w:tcPr>
            <w:tcW w:w="2835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сиыр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2,8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2,5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2,6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2,7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2,8</w:t>
            </w:r>
          </w:p>
        </w:tc>
        <w:tc>
          <w:tcPr>
            <w:tcW w:w="240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коровы</w:t>
            </w:r>
          </w:p>
        </w:tc>
      </w:tr>
      <w:tr w:rsidR="00FE7EBB" w:rsidRPr="004272A3" w:rsidTr="00027A0B">
        <w:trPr>
          <w:cantSplit/>
          <w:trHeight w:val="107"/>
        </w:trPr>
        <w:tc>
          <w:tcPr>
            <w:tcW w:w="2835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Шошқа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1,3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1,0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0,9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0,9</w:t>
            </w:r>
          </w:p>
        </w:tc>
        <w:tc>
          <w:tcPr>
            <w:tcW w:w="240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Свиньи</w:t>
            </w:r>
          </w:p>
        </w:tc>
      </w:tr>
      <w:tr w:rsidR="00FE7EBB" w:rsidRPr="004272A3" w:rsidTr="00027A0B">
        <w:trPr>
          <w:cantSplit/>
          <w:trHeight w:val="210"/>
        </w:trPr>
        <w:tc>
          <w:tcPr>
            <w:tcW w:w="2835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Қой мен ешкі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18,0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18,1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17,6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17,6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17,9</w:t>
            </w:r>
          </w:p>
        </w:tc>
        <w:tc>
          <w:tcPr>
            <w:tcW w:w="240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Овцы и козы</w:t>
            </w:r>
          </w:p>
        </w:tc>
      </w:tr>
      <w:tr w:rsidR="00FE7EBB" w:rsidRPr="004272A3" w:rsidTr="00027A0B">
        <w:trPr>
          <w:cantSplit/>
          <w:trHeight w:val="142"/>
        </w:trPr>
        <w:tc>
          <w:tcPr>
            <w:tcW w:w="2835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Жылқы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1,5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1,6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1,7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1,8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1,9</w:t>
            </w:r>
          </w:p>
        </w:tc>
        <w:tc>
          <w:tcPr>
            <w:tcW w:w="240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Лошади</w:t>
            </w:r>
          </w:p>
        </w:tc>
      </w:tr>
      <w:tr w:rsidR="00FE7EBB" w:rsidRPr="004272A3" w:rsidTr="00027A0B">
        <w:trPr>
          <w:cantSplit/>
          <w:trHeight w:val="88"/>
        </w:trPr>
        <w:tc>
          <w:tcPr>
            <w:tcW w:w="2835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Түйе 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0,2</w:t>
            </w:r>
          </w:p>
        </w:tc>
        <w:tc>
          <w:tcPr>
            <w:tcW w:w="240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Верблюды</w:t>
            </w:r>
          </w:p>
        </w:tc>
      </w:tr>
      <w:tr w:rsidR="00FE7EBB" w:rsidRPr="004272A3" w:rsidTr="00027A0B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33,5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35,0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Птица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0"/>
        <w:gridCol w:w="2409"/>
      </w:tblGrid>
      <w:tr w:rsidR="00FE7EBB" w:rsidRPr="004272A3" w:rsidTr="00027A0B">
        <w:trPr>
          <w:cantSplit/>
          <w:trHeight w:hRule="exact" w:val="258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hRule="exact" w:val="207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Ірі қара мал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6,2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6,8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7,2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7,4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  <w:trHeight w:hRule="exact" w:val="227"/>
        </w:trPr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сиыр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3,0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3,4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3,6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3,8</w:t>
            </w:r>
          </w:p>
        </w:tc>
        <w:tc>
          <w:tcPr>
            <w:tcW w:w="240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коровы</w:t>
            </w:r>
          </w:p>
        </w:tc>
      </w:tr>
      <w:tr w:rsidR="00FE7EBB" w:rsidRPr="004272A3" w:rsidTr="00027A0B">
        <w:trPr>
          <w:cantSplit/>
          <w:trHeight w:hRule="exact" w:val="238"/>
        </w:trPr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Шошқа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0,9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0,8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0,8</w:t>
            </w:r>
          </w:p>
        </w:tc>
        <w:tc>
          <w:tcPr>
            <w:tcW w:w="240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Свиньи</w:t>
            </w:r>
          </w:p>
        </w:tc>
      </w:tr>
      <w:tr w:rsidR="00FE7EBB" w:rsidRPr="004272A3" w:rsidTr="00027A0B">
        <w:trPr>
          <w:cantSplit/>
          <w:trHeight w:hRule="exact" w:val="226"/>
        </w:trPr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Қой мен ешкі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18,0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18,3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18,7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en-US"/>
              </w:rPr>
              <w:t>19,2</w:t>
            </w:r>
          </w:p>
        </w:tc>
        <w:tc>
          <w:tcPr>
            <w:tcW w:w="240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Овцы и козы</w:t>
            </w:r>
          </w:p>
        </w:tc>
      </w:tr>
      <w:tr w:rsidR="00FE7EBB" w:rsidRPr="004272A3" w:rsidTr="00027A0B">
        <w:trPr>
          <w:cantSplit/>
          <w:trHeight w:hRule="exact" w:val="229"/>
        </w:trPr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Жылқы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2,1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2,3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2,4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2,6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2,9</w:t>
            </w:r>
          </w:p>
        </w:tc>
        <w:tc>
          <w:tcPr>
            <w:tcW w:w="240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Лошади</w:t>
            </w:r>
          </w:p>
        </w:tc>
      </w:tr>
      <w:tr w:rsidR="00FE7EBB" w:rsidRPr="004272A3" w:rsidTr="00027A0B">
        <w:trPr>
          <w:cantSplit/>
          <w:trHeight w:hRule="exact" w:val="190"/>
        </w:trPr>
        <w:tc>
          <w:tcPr>
            <w:tcW w:w="2835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Түйе 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0,2</w:t>
            </w:r>
          </w:p>
        </w:tc>
        <w:tc>
          <w:tcPr>
            <w:tcW w:w="990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0,2</w:t>
            </w:r>
          </w:p>
        </w:tc>
        <w:tc>
          <w:tcPr>
            <w:tcW w:w="240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Верблюды</w:t>
            </w:r>
          </w:p>
        </w:tc>
      </w:tr>
      <w:tr w:rsidR="00FE7EBB" w:rsidRPr="004272A3" w:rsidTr="00027A0B">
        <w:trPr>
          <w:cantSplit/>
          <w:trHeight w:hRule="exact" w:val="20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35,6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36,9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39,9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44,3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45,0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Птица</w:t>
            </w:r>
          </w:p>
        </w:tc>
      </w:tr>
    </w:tbl>
    <w:p w:rsidR="00FE7EBB" w:rsidRPr="004272A3" w:rsidRDefault="00FE7EBB" w:rsidP="00FE7EBB">
      <w:pPr>
        <w:pStyle w:val="a9"/>
        <w:ind w:firstLine="0"/>
        <w:rPr>
          <w:rFonts w:ascii="Calibri" w:hAnsi="Calibri" w:cs="Calibri"/>
          <w:i/>
        </w:rPr>
      </w:pPr>
      <w:r w:rsidRPr="004272A3">
        <w:rPr>
          <w:rFonts w:ascii="Calibri" w:hAnsi="Calibri" w:cs="Calibri"/>
        </w:rPr>
        <w:t>11.3</w:t>
      </w:r>
      <w:r w:rsidRPr="004272A3">
        <w:rPr>
          <w:rFonts w:ascii="Calibri" w:hAnsi="Calibri" w:cs="Calibri"/>
          <w:lang w:val="kk-KZ"/>
        </w:rPr>
        <w:t>8</w:t>
      </w:r>
      <w:r w:rsidRPr="004272A3">
        <w:rPr>
          <w:rFonts w:ascii="Calibri" w:hAnsi="Calibri" w:cs="Calibri"/>
        </w:rPr>
        <w:t xml:space="preserve"> Шаруашылықтың санаттары бойынша мал мен құс санының құрылымы</w:t>
      </w:r>
      <w:r w:rsidRPr="004272A3">
        <w:rPr>
          <w:rFonts w:ascii="Calibri" w:hAnsi="Calibri" w:cs="Calibri"/>
        </w:rPr>
        <w:br/>
        <w:t>Структура численности скота и птицы по категориям хозяйств</w:t>
      </w:r>
    </w:p>
    <w:p w:rsidR="00FE7EBB" w:rsidRPr="004272A3" w:rsidRDefault="00FE7EBB" w:rsidP="00FE7EBB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жыл соңына; 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 xml:space="preserve">           на конец года; в процентах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993"/>
        <w:gridCol w:w="850"/>
        <w:gridCol w:w="993"/>
        <w:gridCol w:w="2267"/>
      </w:tblGrid>
      <w:tr w:rsidR="00FE7EBB" w:rsidRPr="004272A3" w:rsidTr="00027A0B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ind w:right="-250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396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А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уыл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кәсіпорындарында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сельскохозяйственных предприятиях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Ірі қара мал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7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сиыр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коровы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Шошқа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27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30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Қой мен ешкі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Жылқы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Түйе 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10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Верблюды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Құс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55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58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61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63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65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Птица</w:t>
            </w:r>
          </w:p>
        </w:tc>
      </w:tr>
      <w:tr w:rsidR="00FE7EBB" w:rsidRPr="004272A3" w:rsidTr="00027A0B">
        <w:trPr>
          <w:cantSplit/>
          <w:trHeight w:val="416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lastRenderedPageBreak/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ұртшылық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дара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кәсіпкерлерде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немесе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фермер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қожалықтарында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Ірі қара мал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93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93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92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 xml:space="preserve">   </w:t>
            </w:r>
            <w:r w:rsidRPr="004272A3">
              <w:rPr>
                <w:rFonts w:ascii="Calibri" w:hAnsi="Calibri" w:cs="Calibri"/>
              </w:rPr>
              <w:t>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сиыр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94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94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 xml:space="preserve">   </w:t>
            </w:r>
            <w:r w:rsidRPr="004272A3">
              <w:rPr>
                <w:rFonts w:ascii="Calibri" w:hAnsi="Calibri" w:cs="Calibri"/>
              </w:rPr>
              <w:t>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коровы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Шошқа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82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81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77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73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70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Қой мен ешкі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95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96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Жылқы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94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94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Түйе </w:t>
            </w:r>
          </w:p>
        </w:tc>
        <w:tc>
          <w:tcPr>
            <w:tcW w:w="1134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</w:t>
            </w:r>
          </w:p>
        </w:tc>
        <w:tc>
          <w:tcPr>
            <w:tcW w:w="992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</w:t>
            </w:r>
          </w:p>
        </w:tc>
        <w:tc>
          <w:tcPr>
            <w:tcW w:w="993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90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91</w:t>
            </w:r>
          </w:p>
        </w:tc>
        <w:tc>
          <w:tcPr>
            <w:tcW w:w="226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Верблюды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35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Птица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993"/>
        <w:gridCol w:w="850"/>
        <w:gridCol w:w="992"/>
        <w:gridCol w:w="2268"/>
      </w:tblGrid>
      <w:tr w:rsidR="00FE7EBB" w:rsidRPr="004272A3" w:rsidTr="00027A0B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20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А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уыл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кәсіпорындарында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сельскохозяйственных предприятиях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Ірі қара мал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10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10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10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 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сиыр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коровы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Шошқа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31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30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27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27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30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Қой мен ешкі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4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5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4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5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Жылқы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6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6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6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Түйе 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8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Верблюды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Құс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66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69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66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73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73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Птица</w:t>
            </w:r>
          </w:p>
        </w:tc>
      </w:tr>
      <w:tr w:rsidR="00FE7EBB" w:rsidRPr="004272A3" w:rsidTr="00027A0B">
        <w:trPr>
          <w:cantSplit/>
          <w:trHeight w:val="407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ұртшылық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дара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кәсіпкерлерде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немесе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фермер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қожалықтарында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Ірі қара мал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92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91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90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90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90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 xml:space="preserve">    </w:t>
            </w:r>
            <w:r w:rsidRPr="004272A3">
              <w:rPr>
                <w:rFonts w:ascii="Calibri" w:hAnsi="Calibri" w:cs="Calibri"/>
              </w:rPr>
              <w:t>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сиыр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93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92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92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92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93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коровы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Шошқа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69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70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73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73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70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Қой мен ешкі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96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96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95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96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95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Жылқы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94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94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94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94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94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Түйе </w:t>
            </w:r>
          </w:p>
        </w:tc>
        <w:tc>
          <w:tcPr>
            <w:tcW w:w="1134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91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92</w:t>
            </w:r>
          </w:p>
        </w:tc>
        <w:tc>
          <w:tcPr>
            <w:tcW w:w="993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93</w:t>
            </w:r>
          </w:p>
        </w:tc>
        <w:tc>
          <w:tcPr>
            <w:tcW w:w="850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93</w:t>
            </w:r>
          </w:p>
        </w:tc>
        <w:tc>
          <w:tcPr>
            <w:tcW w:w="992" w:type="dxa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93</w:t>
            </w:r>
          </w:p>
        </w:tc>
        <w:tc>
          <w:tcPr>
            <w:tcW w:w="226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Верблюды</w:t>
            </w:r>
          </w:p>
        </w:tc>
      </w:tr>
      <w:tr w:rsidR="00FE7EBB" w:rsidRPr="004272A3" w:rsidTr="00027A0B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Птица</w:t>
            </w:r>
          </w:p>
        </w:tc>
      </w:tr>
    </w:tbl>
    <w:p w:rsidR="00FE7EBB" w:rsidRPr="004272A3" w:rsidRDefault="00FE7EBB" w:rsidP="00FE7EBB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39</w:t>
      </w:r>
      <w:r w:rsidRPr="004272A3">
        <w:rPr>
          <w:rFonts w:ascii="Calibri" w:hAnsi="Calibri" w:cs="Calibri"/>
        </w:rPr>
        <w:t xml:space="preserve"> Шаруашылық санаттары бойынша мал шаруашылығы өнімдерінің жеке түрлерін өндіру</w:t>
      </w:r>
      <w:r w:rsidRPr="004272A3">
        <w:rPr>
          <w:rFonts w:ascii="Calibri" w:hAnsi="Calibri" w:cs="Calibri"/>
        </w:rPr>
        <w:br/>
        <w:t>Производство отдельных видов продукции животноводства по категориям хозяйств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79"/>
        <w:gridCol w:w="879"/>
        <w:gridCol w:w="879"/>
        <w:gridCol w:w="879"/>
        <w:gridCol w:w="879"/>
        <w:gridCol w:w="2670"/>
      </w:tblGrid>
      <w:tr w:rsidR="00FE7EBB" w:rsidRPr="004272A3" w:rsidTr="00027A0B">
        <w:trPr>
          <w:cantSplit/>
          <w:trHeight w:val="194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20"/>
        </w:trPr>
        <w:tc>
          <w:tcPr>
            <w:tcW w:w="10184" w:type="dxa"/>
            <w:gridSpan w:val="7"/>
            <w:vAlign w:val="bottom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Б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арлық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санаттағы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>о всех категориях хозяйств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834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838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871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900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него:</w:t>
            </w:r>
          </w:p>
        </w:tc>
      </w:tr>
      <w:tr w:rsidR="00FE7EBB" w:rsidRPr="004272A3" w:rsidTr="00027A0B">
        <w:trPr>
          <w:cantSplit/>
          <w:trHeight w:val="8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ірі қара мал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407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373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384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405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қой мен ешкі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</w:rPr>
              <w:t>156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162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жылқы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89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92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шошқа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100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құс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136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134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птица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5 381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5 232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4 852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4 930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5 068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Жұмыртқа, млн. дана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3 720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3 719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3 673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3 89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4 291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Яйца, млн. шт</w:t>
            </w:r>
            <w:r w:rsidRPr="004272A3">
              <w:rPr>
                <w:rFonts w:ascii="Calibri" w:hAnsi="Calibri" w:cs="Calibri"/>
                <w:lang w:val="kk-KZ"/>
              </w:rPr>
              <w:t>ук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37,6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38,4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38,4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37,6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37,8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Шерсть, тыс. тонн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10184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А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уыл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кәсіпорындарында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сельскохозяйственных предприятиях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176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192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него:</w:t>
            </w:r>
          </w:p>
        </w:tc>
      </w:tr>
      <w:tr w:rsidR="00FE7EBB" w:rsidRPr="004272A3" w:rsidTr="00027A0B">
        <w:trPr>
          <w:cantSplit/>
          <w:trHeight w:val="8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ірі қара мал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қой мен ешкі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жылқы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шошқа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33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құс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128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127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птица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222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245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Жұмыртқа, млн. дана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2 359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2 372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2 356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2 576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3 026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Яйца, млн. шт</w:t>
            </w:r>
            <w:r w:rsidRPr="004272A3">
              <w:rPr>
                <w:rFonts w:ascii="Calibri" w:hAnsi="Calibri" w:cs="Calibri"/>
                <w:lang w:val="kk-KZ"/>
              </w:rPr>
              <w:t>ук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,</w:t>
            </w:r>
            <w:r w:rsidRPr="004272A3">
              <w:rPr>
                <w:rFonts w:ascii="Calibri" w:hAnsi="Calibri" w:cs="Calibri"/>
                <w:sz w:val="16"/>
              </w:rPr>
              <w:t>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1,7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Шерсть, тыс. тонн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10184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ұртшылық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дара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кәсіпкерлерде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немесе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фермер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қожалықтарында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706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706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691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695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en-US"/>
              </w:rPr>
              <w:t>708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  <w:trHeight w:val="8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него: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ірі қара мал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391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378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358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364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378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lastRenderedPageBreak/>
              <w:t>қой мен ешкі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139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146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15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153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159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жылқы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74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83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90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шошқа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85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6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7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құс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птица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Сүт, мың тонна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</w:t>
            </w: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200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5 047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4 651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4 708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4 823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Жұмыртқа, млн. дана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361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1 347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1 317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1 320</w:t>
            </w:r>
          </w:p>
        </w:tc>
        <w:tc>
          <w:tcPr>
            <w:tcW w:w="87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1 265</w:t>
            </w:r>
          </w:p>
        </w:tc>
        <w:tc>
          <w:tcPr>
            <w:tcW w:w="267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Яйца, млн. шт</w:t>
            </w:r>
            <w:r w:rsidRPr="004272A3">
              <w:rPr>
                <w:rFonts w:ascii="Calibri" w:hAnsi="Calibri" w:cs="Calibri"/>
                <w:lang w:val="kk-KZ"/>
              </w:rPr>
              <w:t>ук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Жүн, мың тонна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35,6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36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>,6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36,6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35,8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36,1</w:t>
            </w:r>
          </w:p>
        </w:tc>
        <w:tc>
          <w:tcPr>
            <w:tcW w:w="267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Шерсть, тыс. тонн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0"/>
        <w:gridCol w:w="29"/>
        <w:gridCol w:w="28"/>
        <w:gridCol w:w="794"/>
        <w:gridCol w:w="57"/>
        <w:gridCol w:w="56"/>
        <w:gridCol w:w="737"/>
        <w:gridCol w:w="86"/>
        <w:gridCol w:w="84"/>
        <w:gridCol w:w="795"/>
        <w:gridCol w:w="112"/>
        <w:gridCol w:w="57"/>
        <w:gridCol w:w="851"/>
        <w:gridCol w:w="9"/>
        <w:gridCol w:w="2543"/>
      </w:tblGrid>
      <w:tr w:rsidR="00FE7EBB" w:rsidRPr="004272A3" w:rsidTr="00027A0B">
        <w:trPr>
          <w:cantSplit/>
          <w:trHeight w:val="21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20"/>
        </w:trPr>
        <w:tc>
          <w:tcPr>
            <w:tcW w:w="10207" w:type="dxa"/>
            <w:gridSpan w:val="16"/>
            <w:tcBorders>
              <w:top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Б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арлық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санаттағы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>о всех категориях хозяйств</w:t>
            </w:r>
          </w:p>
        </w:tc>
      </w:tr>
      <w:tr w:rsidR="00FE7EBB" w:rsidRPr="004272A3" w:rsidTr="00027A0B">
        <w:trPr>
          <w:cantSplit/>
          <w:trHeight w:val="557"/>
        </w:trPr>
        <w:tc>
          <w:tcPr>
            <w:tcW w:w="311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931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961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1 018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1 060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1 121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него:</w:t>
            </w:r>
          </w:p>
        </w:tc>
      </w:tr>
      <w:tr w:rsidR="00FE7EBB" w:rsidRPr="004272A3" w:rsidTr="00027A0B">
        <w:trPr>
          <w:cantSplit/>
          <w:trHeight w:val="8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ірі қара мал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417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431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450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477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501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  <w:trHeight w:val="8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қой мен ешкі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165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169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171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171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171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овцы и козы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жылқы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101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108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117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127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132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лошади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шошқа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95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94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92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86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86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свиньи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құс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146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153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180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192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en-US"/>
              </w:rPr>
              <w:t>223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птица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Сүт, мың тонна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5 182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5 342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5 503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5 686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en-US"/>
              </w:rPr>
              <w:t>5 865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Молоко, тыс. тонн</w:t>
            </w:r>
          </w:p>
        </w:tc>
      </w:tr>
      <w:tr w:rsidR="00FE7EBB" w:rsidRPr="004272A3" w:rsidTr="00027A0B">
        <w:trPr>
          <w:cantSplit/>
          <w:trHeight w:val="106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Жұмыртқа, млн. дана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4 737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4 757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5 103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5 591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en-US"/>
              </w:rPr>
              <w:t>5 531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Яйца, млн. шт</w:t>
            </w:r>
            <w:r w:rsidRPr="004272A3">
              <w:rPr>
                <w:rFonts w:ascii="Calibri" w:hAnsi="Calibri" w:cs="Calibri"/>
                <w:lang w:val="kk-KZ"/>
              </w:rPr>
              <w:t>ук</w:t>
            </w:r>
          </w:p>
        </w:tc>
      </w:tr>
      <w:tr w:rsidR="00FE7EBB" w:rsidRPr="004272A3" w:rsidTr="00027A0B">
        <w:trPr>
          <w:cantSplit/>
          <w:trHeight w:val="66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Жүн, мың тонна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38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,0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38,5</w:t>
            </w:r>
          </w:p>
        </w:tc>
        <w:tc>
          <w:tcPr>
            <w:tcW w:w="907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39,0</w:t>
            </w:r>
          </w:p>
        </w:tc>
        <w:tc>
          <w:tcPr>
            <w:tcW w:w="907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39,2</w:t>
            </w:r>
          </w:p>
        </w:tc>
        <w:tc>
          <w:tcPr>
            <w:tcW w:w="917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en-US"/>
              </w:rPr>
              <w:t>39,5</w:t>
            </w:r>
          </w:p>
        </w:tc>
        <w:tc>
          <w:tcPr>
            <w:tcW w:w="2543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Шерсть, тыс. тонн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10207" w:type="dxa"/>
            <w:gridSpan w:val="16"/>
            <w:vAlign w:val="bottom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А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уыл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кәсіпорындарында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 xml:space="preserve">В </w:t>
            </w:r>
            <w:r w:rsidRPr="004272A3">
              <w:rPr>
                <w:rFonts w:ascii="Calibri" w:hAnsi="Calibri" w:cs="Calibri"/>
                <w:sz w:val="16"/>
              </w:rPr>
              <w:t>сельскохозяйственных предприятиях</w:t>
            </w:r>
          </w:p>
        </w:tc>
      </w:tr>
      <w:tr w:rsidR="00FE7EBB" w:rsidRPr="004272A3" w:rsidTr="00027A0B">
        <w:trPr>
          <w:cantSplit/>
          <w:trHeight w:val="478"/>
        </w:trPr>
        <w:tc>
          <w:tcPr>
            <w:tcW w:w="311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205,2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219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253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272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315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него: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ірі қара мал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33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40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51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62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қой мен ешкі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овцы и козы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жылқы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5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лошади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шошқа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33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33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27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28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свиньи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құс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139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146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173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186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217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птица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Сүт, мың тонна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266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320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361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385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414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Жұмыртқа, млн. дана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3</w:t>
            </w:r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r w:rsidRPr="004272A3">
              <w:rPr>
                <w:rFonts w:ascii="Calibri" w:hAnsi="Calibri" w:cs="Calibri"/>
                <w:sz w:val="16"/>
                <w:lang w:val="en-US"/>
              </w:rPr>
              <w:t>478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3 473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3 851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4 345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4 258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Яйца, млн. шт</w:t>
            </w:r>
            <w:r w:rsidRPr="004272A3">
              <w:rPr>
                <w:rFonts w:ascii="Calibri" w:hAnsi="Calibri" w:cs="Calibri"/>
                <w:lang w:val="kk-KZ"/>
              </w:rPr>
              <w:t>ук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Жүн, мың тонна</w:t>
            </w:r>
          </w:p>
        </w:tc>
        <w:tc>
          <w:tcPr>
            <w:tcW w:w="879" w:type="dxa"/>
            <w:gridSpan w:val="2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1,7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1,7</w:t>
            </w:r>
          </w:p>
        </w:tc>
        <w:tc>
          <w:tcPr>
            <w:tcW w:w="879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1,7</w:t>
            </w:r>
          </w:p>
        </w:tc>
        <w:tc>
          <w:tcPr>
            <w:tcW w:w="1048" w:type="dxa"/>
            <w:gridSpan w:val="4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1,7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1,5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Шерсть, тыс. тонн</w:t>
            </w:r>
          </w:p>
        </w:tc>
      </w:tr>
      <w:tr w:rsidR="00FE7EBB" w:rsidRPr="004272A3" w:rsidTr="00027A0B">
        <w:trPr>
          <w:cantSplit/>
          <w:trHeight w:val="270"/>
        </w:trPr>
        <w:tc>
          <w:tcPr>
            <w:tcW w:w="10207" w:type="dxa"/>
            <w:gridSpan w:val="16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ұртшылық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дара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кәсіпкерлерде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немесе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фермер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қожалықтарында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FE7EBB" w:rsidRPr="004272A3" w:rsidTr="00027A0B">
        <w:trPr>
          <w:cantSplit/>
          <w:trHeight w:val="432"/>
        </w:trPr>
        <w:tc>
          <w:tcPr>
            <w:tcW w:w="3119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en-US"/>
              </w:rPr>
              <w:t>726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742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765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788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en-US"/>
              </w:rPr>
              <w:t>806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  <w:trHeight w:val="63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него:</w:t>
            </w:r>
          </w:p>
        </w:tc>
      </w:tr>
      <w:tr w:rsidR="00FE7EBB" w:rsidRPr="004272A3" w:rsidTr="00027A0B">
        <w:trPr>
          <w:cantSplit/>
          <w:trHeight w:val="63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ірі қара мал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389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397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410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426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440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крупный рогатый скот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қой мен ешкі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162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165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168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168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168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овцы и козы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жылқы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99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105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115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123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127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лошади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шошқа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64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61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59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59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58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свиньи</w:t>
            </w:r>
          </w:p>
        </w:tc>
      </w:tr>
      <w:tr w:rsidR="00FE7EBB" w:rsidRPr="004272A3" w:rsidTr="00027A0B">
        <w:trPr>
          <w:cantSplit/>
          <w:trHeight w:val="20"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ind w:left="17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құс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8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6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ind w:left="175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птица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Сүт, мың тонна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4 917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5 022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5 142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5 302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5 451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Жұмыртқа, млн. дана</w:t>
            </w:r>
          </w:p>
        </w:tc>
        <w:tc>
          <w:tcPr>
            <w:tcW w:w="850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</w:t>
            </w:r>
            <w:r w:rsidRPr="004272A3">
              <w:rPr>
                <w:rFonts w:ascii="Calibri" w:hAnsi="Calibri" w:cs="Calibri"/>
                <w:snapToGrid w:val="0"/>
                <w:sz w:val="16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259</w:t>
            </w:r>
          </w:p>
        </w:tc>
        <w:tc>
          <w:tcPr>
            <w:tcW w:w="851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1 284</w:t>
            </w:r>
          </w:p>
        </w:tc>
        <w:tc>
          <w:tcPr>
            <w:tcW w:w="850" w:type="dxa"/>
            <w:gridSpan w:val="3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1 252</w:t>
            </w:r>
          </w:p>
        </w:tc>
        <w:tc>
          <w:tcPr>
            <w:tcW w:w="1134" w:type="dxa"/>
            <w:gridSpan w:val="5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1 246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1 273</w:t>
            </w:r>
          </w:p>
        </w:tc>
        <w:tc>
          <w:tcPr>
            <w:tcW w:w="2552" w:type="dxa"/>
            <w:gridSpan w:val="2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Яйца, млн. шт</w:t>
            </w:r>
            <w:r w:rsidRPr="004272A3">
              <w:rPr>
                <w:rFonts w:ascii="Calibri" w:hAnsi="Calibri" w:cs="Calibri"/>
                <w:lang w:val="kk-KZ"/>
              </w:rPr>
              <w:t>ук</w:t>
            </w:r>
          </w:p>
        </w:tc>
      </w:tr>
      <w:tr w:rsidR="00FE7EBB" w:rsidRPr="004272A3" w:rsidTr="00027A0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Жүн, мың тонна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36,3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36,8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37,3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37,5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37,9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Шерсть, тыс. тонн</w:t>
            </w:r>
          </w:p>
        </w:tc>
      </w:tr>
    </w:tbl>
    <w:p w:rsidR="00FE7EBB" w:rsidRPr="004272A3" w:rsidRDefault="00FE7EBB" w:rsidP="00FE7EBB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11.4</w:t>
      </w:r>
      <w:r w:rsidRPr="004272A3">
        <w:rPr>
          <w:rFonts w:ascii="Calibri" w:hAnsi="Calibri" w:cs="Calibri"/>
          <w:lang w:val="kk-KZ"/>
        </w:rPr>
        <w:t>0</w:t>
      </w:r>
      <w:r w:rsidRPr="004272A3">
        <w:rPr>
          <w:rFonts w:ascii="Calibri" w:hAnsi="Calibri" w:cs="Calibri"/>
        </w:rPr>
        <w:t xml:space="preserve"> Ауыл шаруашылығының негізгі өнімдерін өндірудің жалпы көлеміндегі шаруашылықтың жекелеген санаттарының үлесі</w:t>
      </w:r>
      <w:r w:rsidRPr="004272A3">
        <w:rPr>
          <w:rFonts w:ascii="Calibri" w:hAnsi="Calibri" w:cs="Calibri"/>
        </w:rPr>
        <w:br/>
        <w:t>Доля отдельных категорий хозяйств в общем объеме производства отдельных видов сельскохозяйственной продукции</w:t>
      </w:r>
    </w:p>
    <w:p w:rsidR="00FE7EBB" w:rsidRPr="004272A3" w:rsidRDefault="00FE7EBB" w:rsidP="00FE7EBB">
      <w:pPr>
        <w:pStyle w:val="a5"/>
        <w:spacing w:after="0"/>
        <w:ind w:right="-568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>в процентах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67"/>
        <w:gridCol w:w="567"/>
        <w:gridCol w:w="708"/>
        <w:gridCol w:w="709"/>
        <w:gridCol w:w="566"/>
        <w:gridCol w:w="3261"/>
      </w:tblGrid>
      <w:tr w:rsidR="00FE7EBB" w:rsidRPr="004272A3" w:rsidTr="00027A0B">
        <w:trPr>
          <w:trHeight w:hRule="exact" w:val="30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340"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А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уыл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кәсіпорындары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С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ельскохозяйственные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предприятия</w:t>
            </w:r>
          </w:p>
        </w:tc>
      </w:tr>
      <w:tr w:rsidR="00FE7EBB" w:rsidRPr="004272A3" w:rsidTr="00027A0B">
        <w:tc>
          <w:tcPr>
            <w:tcW w:w="382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61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69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61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en-US"/>
              </w:rPr>
              <w:t>62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6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20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21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5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66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71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Яйца</w:t>
            </w:r>
          </w:p>
        </w:tc>
      </w:tr>
      <w:tr w:rsidR="00FE7EBB" w:rsidRPr="004272A3" w:rsidTr="00027A0B">
        <w:trPr>
          <w:cantSplit/>
          <w:trHeight w:hRule="exact" w:val="415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lastRenderedPageBreak/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ұртшылық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дара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кәсіпкерлерде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немесе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фермер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қожалықтарында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FE7EBB" w:rsidRPr="004272A3" w:rsidTr="00027A0B">
        <w:tc>
          <w:tcPr>
            <w:tcW w:w="3828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39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en-US"/>
              </w:rPr>
              <w:t>38</w:t>
            </w:r>
          </w:p>
        </w:tc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93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93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95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94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94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rPr>
          <w:trHeight w:val="286"/>
        </w:trPr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86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81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80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79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c>
          <w:tcPr>
            <w:tcW w:w="3828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97</w:t>
            </w:r>
          </w:p>
        </w:tc>
        <w:tc>
          <w:tcPr>
            <w:tcW w:w="567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95</w:t>
            </w:r>
          </w:p>
        </w:tc>
        <w:tc>
          <w:tcPr>
            <w:tcW w:w="566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95</w:t>
            </w:r>
          </w:p>
        </w:tc>
        <w:tc>
          <w:tcPr>
            <w:tcW w:w="3261" w:type="dxa"/>
            <w:tcBorders>
              <w:left w:val="nil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</w:t>
            </w:r>
          </w:p>
        </w:tc>
      </w:tr>
      <w:tr w:rsidR="00FE7EBB" w:rsidRPr="004272A3" w:rsidTr="00027A0B"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34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en-US"/>
              </w:rPr>
              <w:t>29</w:t>
            </w:r>
          </w:p>
        </w:tc>
        <w:tc>
          <w:tcPr>
            <w:tcW w:w="3261" w:type="dxa"/>
            <w:tcBorders>
              <w:left w:val="nil"/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Яйца</w:t>
            </w:r>
          </w:p>
        </w:tc>
      </w:tr>
    </w:tbl>
    <w:p w:rsidR="00FE7EBB" w:rsidRPr="004272A3" w:rsidRDefault="00FE7EBB" w:rsidP="00FE7EBB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708"/>
        <w:gridCol w:w="709"/>
        <w:gridCol w:w="851"/>
        <w:gridCol w:w="708"/>
        <w:gridCol w:w="709"/>
        <w:gridCol w:w="3260"/>
      </w:tblGrid>
      <w:tr w:rsidR="00FE7EBB" w:rsidRPr="004272A3" w:rsidTr="00027A0B">
        <w:trPr>
          <w:cantSplit/>
          <w:trHeight w:hRule="exact" w:val="237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E7EBB" w:rsidRPr="004272A3" w:rsidRDefault="00FE7EBB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FE7EBB" w:rsidRPr="004272A3" w:rsidTr="00027A0B">
        <w:trPr>
          <w:cantSplit/>
          <w:trHeight w:val="435"/>
        </w:trPr>
        <w:tc>
          <w:tcPr>
            <w:tcW w:w="10206" w:type="dxa"/>
            <w:gridSpan w:val="7"/>
            <w:tcBorders>
              <w:top w:val="single" w:sz="4" w:space="0" w:color="auto"/>
            </w:tcBorders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А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уыл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шаруашылығы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кәсіпорындары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С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ельскохозяйственные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предприятия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63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64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8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10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10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5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22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23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25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26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28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5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73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75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78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77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Яйца</w:t>
            </w:r>
          </w:p>
        </w:tc>
      </w:tr>
      <w:tr w:rsidR="00FE7EBB" w:rsidRPr="004272A3" w:rsidTr="00027A0B">
        <w:trPr>
          <w:cantSplit/>
          <w:trHeight w:hRule="exact" w:val="354"/>
        </w:trPr>
        <w:tc>
          <w:tcPr>
            <w:tcW w:w="10206" w:type="dxa"/>
            <w:gridSpan w:val="7"/>
          </w:tcPr>
          <w:p w:rsidR="00FE7EBB" w:rsidRPr="004272A3" w:rsidRDefault="00FE7EBB" w:rsidP="00027A0B">
            <w:pPr>
              <w:pStyle w:val="Naimenovanie"/>
              <w:spacing w:before="0" w:after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Ж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ұртшылық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шаруашылықтарында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дара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кәсіпкерлерде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және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шаруа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немесе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t xml:space="preserve"> фермер </w:t>
            </w:r>
            <w:proofErr w:type="spellStart"/>
            <w:r w:rsidRPr="004272A3">
              <w:rPr>
                <w:rFonts w:ascii="Calibri" w:hAnsi="Calibri" w:cs="Calibri"/>
                <w:sz w:val="16"/>
              </w:rPr>
              <w:t>қожалықтарында</w:t>
            </w:r>
            <w:proofErr w:type="spellEnd"/>
            <w:r w:rsidRPr="004272A3">
              <w:rPr>
                <w:rFonts w:ascii="Calibri" w:hAnsi="Calibri" w:cs="Calibri"/>
                <w:sz w:val="16"/>
              </w:rPr>
              <w:br/>
            </w:r>
            <w:r w:rsidRPr="004272A3">
              <w:rPr>
                <w:rFonts w:ascii="Calibri" w:hAnsi="Calibri" w:cs="Calibri"/>
                <w:sz w:val="16"/>
                <w:lang w:val="kk-KZ"/>
              </w:rPr>
              <w:t>В</w:t>
            </w:r>
            <w:r w:rsidRPr="004272A3">
              <w:rPr>
                <w:rFonts w:ascii="Calibri" w:hAnsi="Calibri" w:cs="Calibri"/>
                <w:sz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FE7EBB" w:rsidRPr="004272A3" w:rsidTr="00027A0B">
        <w:trPr>
          <w:cantSplit/>
          <w:trHeight w:val="128"/>
        </w:trPr>
        <w:tc>
          <w:tcPr>
            <w:tcW w:w="3261" w:type="dxa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Дәнді (күрішті қосқанда) және бұршақты дақылдар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</w:rPr>
              <w:t>37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36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pStyle w:val="afe"/>
              <w:rPr>
                <w:rFonts w:ascii="Calibri" w:hAnsi="Calibri" w:cs="Calibri"/>
                <w:snapToGrid w:val="0"/>
                <w:color w:val="auto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Зерновые (включая рис) и бобовые культуры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Картоп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92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90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90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Картофель</w:t>
            </w:r>
          </w:p>
        </w:tc>
      </w:tr>
      <w:tr w:rsidR="00FE7EBB" w:rsidRPr="004272A3" w:rsidTr="00027A0B">
        <w:trPr>
          <w:cantSplit/>
          <w:trHeight w:val="92"/>
        </w:trPr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Көкөністер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95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Овощи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78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77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75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74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72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Сүт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95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94</w:t>
            </w:r>
          </w:p>
        </w:tc>
        <w:tc>
          <w:tcPr>
            <w:tcW w:w="851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708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709" w:type="dxa"/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93</w:t>
            </w:r>
          </w:p>
        </w:tc>
        <w:tc>
          <w:tcPr>
            <w:tcW w:w="3260" w:type="dxa"/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</w:t>
            </w:r>
          </w:p>
        </w:tc>
      </w:tr>
      <w:tr w:rsidR="00FE7EBB" w:rsidRPr="004272A3" w:rsidTr="00027A0B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Жұмыртқа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jc w:val="right"/>
              <w:rPr>
                <w:rFonts w:ascii="Calibri" w:hAnsi="Calibri" w:cs="Calibri"/>
                <w:snapToGrid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lang w:val="kk-KZ"/>
              </w:rPr>
              <w:t>23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E7EBB" w:rsidRPr="004272A3" w:rsidRDefault="00FE7EBB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Яйца</w:t>
            </w:r>
          </w:p>
        </w:tc>
      </w:tr>
    </w:tbl>
    <w:p w:rsidR="00621315" w:rsidRPr="004272A3" w:rsidRDefault="00621315" w:rsidP="00A161B0">
      <w:pPr>
        <w:pStyle w:val="afffff6"/>
        <w:rPr>
          <w:rFonts w:ascii="Calibri" w:hAnsi="Calibri" w:cs="Calibri"/>
          <w:b/>
          <w:sz w:val="24"/>
          <w:szCs w:val="24"/>
          <w:lang w:val="kk-KZ"/>
        </w:rPr>
      </w:pPr>
    </w:p>
    <w:p w:rsidR="00A161B0" w:rsidRPr="004272A3" w:rsidRDefault="00A161B0" w:rsidP="00A161B0">
      <w:pPr>
        <w:pStyle w:val="afffff6"/>
        <w:rPr>
          <w:rFonts w:ascii="Calibri" w:hAnsi="Calibri" w:cs="Calibri"/>
          <w:b/>
          <w:sz w:val="24"/>
          <w:szCs w:val="24"/>
          <w:lang w:val="kk-KZ"/>
        </w:rPr>
      </w:pPr>
      <w:proofErr w:type="spellStart"/>
      <w:r w:rsidRPr="004272A3">
        <w:rPr>
          <w:rFonts w:ascii="Calibri" w:hAnsi="Calibri" w:cs="Calibri"/>
          <w:b/>
          <w:sz w:val="24"/>
          <w:szCs w:val="24"/>
        </w:rPr>
        <w:t>Өнеркәсіп</w:t>
      </w:r>
      <w:proofErr w:type="spellEnd"/>
      <w:r w:rsidR="00621315" w:rsidRPr="004272A3">
        <w:rPr>
          <w:rFonts w:ascii="Calibri" w:hAnsi="Calibri" w:cs="Calibri"/>
          <w:b/>
          <w:sz w:val="24"/>
          <w:szCs w:val="24"/>
          <w:lang w:val="kk-KZ"/>
        </w:rPr>
        <w:t xml:space="preserve"> өндірісі статистикасы</w:t>
      </w:r>
      <w:r w:rsidRPr="004272A3">
        <w:rPr>
          <w:rFonts w:ascii="Calibri" w:hAnsi="Calibri" w:cs="Calibri"/>
          <w:b/>
          <w:sz w:val="24"/>
          <w:szCs w:val="24"/>
        </w:rPr>
        <w:br/>
      </w:r>
      <w:r w:rsidR="00621315" w:rsidRPr="004272A3">
        <w:rPr>
          <w:rFonts w:ascii="Calibri" w:hAnsi="Calibri" w:cs="Calibri"/>
          <w:b/>
          <w:sz w:val="24"/>
          <w:szCs w:val="24"/>
          <w:lang w:val="kk-KZ"/>
        </w:rPr>
        <w:t>Статистика п</w:t>
      </w:r>
      <w:proofErr w:type="spellStart"/>
      <w:r w:rsidRPr="004272A3">
        <w:rPr>
          <w:rFonts w:ascii="Calibri" w:hAnsi="Calibri" w:cs="Calibri"/>
          <w:b/>
          <w:sz w:val="24"/>
          <w:szCs w:val="24"/>
        </w:rPr>
        <w:t>ромышленно</w:t>
      </w:r>
      <w:proofErr w:type="spellEnd"/>
      <w:r w:rsidR="00621315" w:rsidRPr="004272A3">
        <w:rPr>
          <w:rFonts w:ascii="Calibri" w:hAnsi="Calibri" w:cs="Calibri"/>
          <w:b/>
          <w:sz w:val="24"/>
          <w:szCs w:val="24"/>
          <w:lang w:val="kk-KZ"/>
        </w:rPr>
        <w:t>го производства</w:t>
      </w:r>
    </w:p>
    <w:p w:rsidR="00A161B0" w:rsidRPr="004272A3" w:rsidRDefault="00A161B0" w:rsidP="00A161B0">
      <w:pPr>
        <w:pStyle w:val="a9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41</w:t>
      </w:r>
      <w:r w:rsidRPr="004272A3">
        <w:rPr>
          <w:rFonts w:ascii="Calibri" w:hAnsi="Calibri" w:cs="Calibri"/>
        </w:rPr>
        <w:t xml:space="preserve"> Өнеркәсіптің негізгі көрсеткіштері</w:t>
      </w:r>
      <w:r w:rsidRPr="004272A3">
        <w:rPr>
          <w:rFonts w:ascii="Calibri" w:hAnsi="Calibri" w:cs="Calibri"/>
        </w:rPr>
        <w:br/>
        <w:t>Основные показатели промышленности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0"/>
        <w:gridCol w:w="851"/>
        <w:gridCol w:w="850"/>
        <w:gridCol w:w="851"/>
        <w:gridCol w:w="2976"/>
      </w:tblGrid>
      <w:tr w:rsidR="00A161B0" w:rsidRPr="004272A3" w:rsidTr="009C70DC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161B0" w:rsidRPr="004272A3" w:rsidTr="009C70DC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Өнеркәсіп кәсіпорындары мен өндірістердің саны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11 252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11 807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11 843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11 296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промышленных предприятий и производств</w:t>
            </w:r>
          </w:p>
        </w:tc>
      </w:tr>
      <w:tr w:rsidR="00A161B0" w:rsidRPr="004272A3" w:rsidTr="009C70DC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Өнеркәсіп өндірісінің көлемі, млрд. теңге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12 105,5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15 929,1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16 851,8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17 834,0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ind w:left="-3" w:right="-263"/>
              <w:jc w:val="center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 xml:space="preserve">18 </w:t>
            </w:r>
            <w:r w:rsidRPr="004272A3">
              <w:rPr>
                <w:rFonts w:ascii="Calibri" w:hAnsi="Calibri" w:cs="Calibri"/>
                <w:lang w:val="kk-KZ"/>
              </w:rPr>
              <w:t>529,2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Объём промышленного производства, млрд. тенге</w:t>
            </w:r>
          </w:p>
        </w:tc>
      </w:tr>
      <w:tr w:rsidR="00A161B0" w:rsidRPr="004272A3" w:rsidTr="009C70DC">
        <w:trPr>
          <w:cantSplit/>
          <w:trHeight w:val="42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Өнеркәсіп</w:t>
            </w:r>
            <w:r w:rsidRPr="004272A3">
              <w:rPr>
                <w:rFonts w:ascii="Calibri" w:hAnsi="Calibri" w:cs="Calibri"/>
                <w:lang w:val="kk-KZ"/>
              </w:rPr>
              <w:t>тік</w:t>
            </w:r>
            <w:r w:rsidRPr="004272A3">
              <w:rPr>
                <w:rFonts w:ascii="Calibri" w:hAnsi="Calibri" w:cs="Calibri"/>
              </w:rPr>
              <w:t xml:space="preserve"> өндіріс</w:t>
            </w:r>
            <w:r w:rsidRPr="004272A3">
              <w:rPr>
                <w:rFonts w:ascii="Calibri" w:hAnsi="Calibri" w:cs="Calibri"/>
                <w:lang w:val="kk-KZ"/>
              </w:rPr>
              <w:t>тің</w:t>
            </w:r>
            <w:r w:rsidRPr="004272A3">
              <w:rPr>
                <w:rFonts w:ascii="Calibri" w:hAnsi="Calibri" w:cs="Calibri"/>
              </w:rPr>
              <w:t xml:space="preserve"> индекс</w:t>
            </w:r>
            <w:r w:rsidRPr="004272A3">
              <w:rPr>
                <w:rFonts w:ascii="Calibri" w:hAnsi="Calibri" w:cs="Calibri"/>
                <w:lang w:val="kk-KZ"/>
              </w:rPr>
              <w:t>тер</w:t>
            </w:r>
            <w:r w:rsidRPr="004272A3">
              <w:rPr>
                <w:rFonts w:ascii="Calibri" w:hAnsi="Calibri" w:cs="Calibri"/>
              </w:rPr>
              <w:t>і, өткен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</w:t>
            </w:r>
            <w:r w:rsidRPr="004272A3">
              <w:rPr>
                <w:rFonts w:ascii="Calibri" w:hAnsi="Calibri" w:cs="Calibri"/>
                <w:lang w:val="kk-KZ"/>
              </w:rPr>
              <w:t>ы</w:t>
            </w:r>
            <w:r w:rsidRPr="004272A3">
              <w:rPr>
                <w:rFonts w:ascii="Calibri" w:hAnsi="Calibri" w:cs="Calibri"/>
              </w:rPr>
              <w:t xml:space="preserve"> промышленного производства, в процентах к предыдущему году</w:t>
            </w:r>
          </w:p>
        </w:tc>
      </w:tr>
      <w:tr w:rsidR="00A161B0" w:rsidRPr="004272A3" w:rsidTr="009C70DC">
        <w:trPr>
          <w:cantSplit/>
          <w:trHeight w:val="23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1990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124,6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процентах к 1990г.</w:t>
            </w:r>
          </w:p>
        </w:tc>
      </w:tr>
      <w:tr w:rsidR="00A161B0" w:rsidRPr="004272A3" w:rsidTr="009C70DC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1995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269,7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процентах к 1995г.</w:t>
            </w:r>
          </w:p>
        </w:tc>
      </w:tr>
    </w:tbl>
    <w:p w:rsidR="00A161B0" w:rsidRPr="004272A3" w:rsidRDefault="00A161B0" w:rsidP="00A161B0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0"/>
        <w:gridCol w:w="851"/>
        <w:gridCol w:w="850"/>
        <w:gridCol w:w="851"/>
        <w:gridCol w:w="2976"/>
      </w:tblGrid>
      <w:tr w:rsidR="00A161B0" w:rsidRPr="004272A3" w:rsidTr="009C70DC"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ind w:right="34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161B0" w:rsidRPr="004272A3" w:rsidTr="009C70DC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Өнеркәсіп кәсіпорындары мен өндірістердің саны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11 619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11 884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12 385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12 486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13 237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промышленных предприятий и производств</w:t>
            </w:r>
          </w:p>
        </w:tc>
      </w:tr>
      <w:tr w:rsidR="00A161B0" w:rsidRPr="004272A3" w:rsidTr="009C70D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Өнеркәсіп өндірісінің көлемі, млрд. теңге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ind w:left="-3" w:right="-78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14 9</w:t>
            </w:r>
            <w:r w:rsidRPr="004272A3">
              <w:rPr>
                <w:rFonts w:ascii="Calibri" w:hAnsi="Calibri" w:cs="Calibri"/>
                <w:lang w:val="kk-KZ"/>
              </w:rPr>
              <w:t>03,1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ind w:left="-3" w:right="-78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19 026,8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ind w:left="-3" w:right="-78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22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790,2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ind w:left="-3" w:right="-78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27 218,1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29 380,3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Объём промышленного производства, млрд. тенге</w:t>
            </w:r>
          </w:p>
        </w:tc>
      </w:tr>
      <w:tr w:rsidR="00A161B0" w:rsidRPr="004272A3" w:rsidTr="009C70D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Өнеркәсіп</w:t>
            </w:r>
            <w:r w:rsidRPr="004272A3">
              <w:rPr>
                <w:rFonts w:ascii="Calibri" w:hAnsi="Calibri" w:cs="Calibri"/>
                <w:lang w:val="kk-KZ"/>
              </w:rPr>
              <w:t>тік</w:t>
            </w:r>
            <w:r w:rsidRPr="004272A3">
              <w:rPr>
                <w:rFonts w:ascii="Calibri" w:hAnsi="Calibri" w:cs="Calibri"/>
              </w:rPr>
              <w:t xml:space="preserve"> өндіріс</w:t>
            </w:r>
            <w:r w:rsidRPr="004272A3">
              <w:rPr>
                <w:rFonts w:ascii="Calibri" w:hAnsi="Calibri" w:cs="Calibri"/>
                <w:lang w:val="kk-KZ"/>
              </w:rPr>
              <w:t>тің</w:t>
            </w:r>
            <w:r w:rsidRPr="004272A3">
              <w:rPr>
                <w:rFonts w:ascii="Calibri" w:hAnsi="Calibri" w:cs="Calibri"/>
              </w:rPr>
              <w:t xml:space="preserve"> индекс</w:t>
            </w:r>
            <w:r w:rsidRPr="004272A3">
              <w:rPr>
                <w:rFonts w:ascii="Calibri" w:hAnsi="Calibri" w:cs="Calibri"/>
                <w:lang w:val="kk-KZ"/>
              </w:rPr>
              <w:t>тер</w:t>
            </w:r>
            <w:r w:rsidRPr="004272A3">
              <w:rPr>
                <w:rFonts w:ascii="Calibri" w:hAnsi="Calibri" w:cs="Calibri"/>
              </w:rPr>
              <w:t>і, өткен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</w:t>
            </w:r>
            <w:r w:rsidRPr="004272A3">
              <w:rPr>
                <w:rFonts w:ascii="Calibri" w:hAnsi="Calibri" w:cs="Calibri"/>
                <w:lang w:val="kk-KZ"/>
              </w:rPr>
              <w:t>ы</w:t>
            </w:r>
            <w:r w:rsidRPr="004272A3">
              <w:rPr>
                <w:rFonts w:ascii="Calibri" w:hAnsi="Calibri" w:cs="Calibri"/>
              </w:rPr>
              <w:t xml:space="preserve"> промышленного производства, в процентах к предыдущему году</w:t>
            </w:r>
          </w:p>
        </w:tc>
      </w:tr>
      <w:tr w:rsidR="00A161B0" w:rsidRPr="004272A3" w:rsidTr="009C70DC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1990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121,3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en-US"/>
              </w:rPr>
              <w:t>130,</w:t>
            </w:r>
            <w:r w:rsidRPr="004272A3">
              <w:rPr>
                <w:rFonts w:ascii="Calibri" w:hAnsi="Calibri" w:cs="Calibri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135,8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141,4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в процентах к 1990г.</w:t>
            </w:r>
          </w:p>
        </w:tc>
      </w:tr>
      <w:tr w:rsidR="00A161B0" w:rsidRPr="004272A3" w:rsidTr="009C70DC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1995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262,5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en-US"/>
              </w:rPr>
              <w:t>281,</w:t>
            </w:r>
            <w:r w:rsidRPr="004272A3">
              <w:rPr>
                <w:rFonts w:ascii="Calibri" w:hAnsi="Calibri" w:cs="Calibri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306,1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процентах к 1995г.</w:t>
            </w:r>
          </w:p>
        </w:tc>
      </w:tr>
    </w:tbl>
    <w:p w:rsidR="00A161B0" w:rsidRPr="004272A3" w:rsidRDefault="00A161B0" w:rsidP="00A161B0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42</w:t>
      </w:r>
      <w:r w:rsidRPr="004272A3">
        <w:rPr>
          <w:rFonts w:ascii="Calibri" w:hAnsi="Calibri" w:cs="Calibri"/>
        </w:rPr>
        <w:t xml:space="preserve"> Өнеркәсіп өнімінің нақты көлем индекстері</w:t>
      </w:r>
      <w:r w:rsidRPr="004272A3">
        <w:rPr>
          <w:rFonts w:ascii="Calibri" w:hAnsi="Calibri" w:cs="Calibri"/>
        </w:rPr>
        <w:br/>
        <w:t>Индексы физического объема промышленной продукции</w:t>
      </w:r>
    </w:p>
    <w:p w:rsidR="00A161B0" w:rsidRPr="004272A3" w:rsidRDefault="00A161B0" w:rsidP="00A161B0">
      <w:pPr>
        <w:pStyle w:val="a5"/>
        <w:spacing w:after="0"/>
        <w:ind w:right="-143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өткен жылға пайызбен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  <w:t>в процентах к предыдущему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92"/>
        <w:gridCol w:w="3402"/>
      </w:tblGrid>
      <w:tr w:rsidR="00A161B0" w:rsidRPr="004272A3" w:rsidTr="009C70DC">
        <w:tc>
          <w:tcPr>
            <w:tcW w:w="3828" w:type="dxa"/>
            <w:tcBorders>
              <w:left w:val="nil"/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161B0" w:rsidRPr="004272A3" w:rsidTr="009C70DC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c"/>
              <w:spacing w:before="0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Көмір, көмір қойыртпасын қоса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Уголь, включая угольный концентрат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Мұнай, газ конденсатын қоса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Нефть, включая газовый конденсат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Ет және тағамдық қосымша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Мясо и субпродукты пищевые 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Сары май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сливочное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Өңделген сұйық сүт және кілегей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110,0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 обработанное жидкое и сливки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майы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124,5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растительное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125,1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Ткани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Портландцемент (ақтан басқа)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114,1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Портландцемент (кроме белого)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мырыш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Цинк необработанный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тазартылған мыс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108,5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Медь рафинированная, необработанная</w:t>
            </w:r>
          </w:p>
        </w:tc>
      </w:tr>
      <w:tr w:rsidR="00A161B0" w:rsidRPr="004272A3" w:rsidTr="009C70DC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 энергиясы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Электроэнергия</w:t>
            </w:r>
          </w:p>
        </w:tc>
      </w:tr>
    </w:tbl>
    <w:p w:rsidR="00A161B0" w:rsidRPr="004272A3" w:rsidRDefault="00A161B0" w:rsidP="00A161B0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9"/>
        <w:gridCol w:w="709"/>
        <w:gridCol w:w="709"/>
        <w:gridCol w:w="708"/>
        <w:gridCol w:w="709"/>
        <w:gridCol w:w="709"/>
        <w:gridCol w:w="850"/>
        <w:gridCol w:w="2268"/>
      </w:tblGrid>
      <w:tr w:rsidR="00A161B0" w:rsidRPr="004272A3" w:rsidTr="009C70DC">
        <w:tc>
          <w:tcPr>
            <w:tcW w:w="2835" w:type="dxa"/>
            <w:tcBorders>
              <w:left w:val="nil"/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161B0" w:rsidRPr="004272A3" w:rsidTr="009C70DC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c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Тас көмір, лигнитті және көмір қойыртпаларын қоса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93,7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97,1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 каменный, включая лигнит и концентрат угольный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Мұнай, газ конденсатын қоса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98,3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Нефть, включая газовый конденсат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102,7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Ет және тағамдық қосымша өнімдері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94,6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Мясо и субпродукты пищевые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Сары май және сүтті спредтер (паста), тонна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</w:t>
            </w:r>
            <w:r w:rsidRPr="004272A3">
              <w:rPr>
                <w:rFonts w:ascii="Calibri" w:hAnsi="Calibri" w:cs="Calibri"/>
                <w:lang w:val="kk-KZ"/>
              </w:rPr>
              <w:t>2,7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111,9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сливочное и спреды (пасты) молочные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Өңделген сұйық сүт және кілегей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118,2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</w:t>
            </w:r>
            <w:r w:rsidRPr="004272A3">
              <w:rPr>
                <w:rFonts w:ascii="Calibri" w:hAnsi="Calibri" w:cs="Calibri"/>
                <w:lang w:val="kk-KZ"/>
              </w:rPr>
              <w:t>1,1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111,4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 обработанное жидкое и сливки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Тазартылған және тазартылмаған өсімдік майы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</w:t>
            </w:r>
            <w:r w:rsidRPr="004272A3">
              <w:rPr>
                <w:rFonts w:ascii="Calibri" w:hAnsi="Calibri" w:cs="Calibri"/>
                <w:lang w:val="kk-KZ"/>
              </w:rPr>
              <w:t>5,5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растительное рафинированное и нерафинированное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Құрақ немесе қызылша шикі қанты немесе тазартылған қанты; сірне (меласса)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75,7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161,4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75,1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Сахар-сырец или сахар рафинированный тростниковый или свекловичный; патока (меласса)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Заттай мәндегі маталар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117,6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115</w:t>
            </w:r>
            <w:r w:rsidRPr="004272A3">
              <w:rPr>
                <w:rFonts w:ascii="Calibri" w:hAnsi="Calibri" w:cs="Calibri"/>
              </w:rPr>
              <w:t>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Ткани в натуральном выражении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Портландцемент (ақтан басқа)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107,2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Портландцемент (кроме белого)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мырыш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96,1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Цинк необработанный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Легірленбеген, өңделмеген тазартылмаған мыс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95,9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133,9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104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Медь рафинированная необработанная, нелегированная</w:t>
            </w:r>
          </w:p>
        </w:tc>
      </w:tr>
      <w:tr w:rsidR="00A161B0" w:rsidRPr="004272A3" w:rsidTr="009C70DC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 энергиясы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  <w:lang w:val="en-US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Электроэнергия</w:t>
            </w:r>
          </w:p>
        </w:tc>
      </w:tr>
    </w:tbl>
    <w:p w:rsidR="00A161B0" w:rsidRPr="004272A3" w:rsidRDefault="00A161B0" w:rsidP="00A161B0">
      <w:pPr>
        <w:pStyle w:val="Naimenovanie"/>
        <w:spacing w:before="0" w:after="0"/>
        <w:ind w:right="-143"/>
        <w:jc w:val="both"/>
        <w:rPr>
          <w:rFonts w:ascii="Calibri" w:hAnsi="Calibri" w:cs="Calibri"/>
          <w:b w:val="0"/>
          <w:sz w:val="16"/>
        </w:rPr>
      </w:pPr>
      <w:r w:rsidRPr="004272A3">
        <w:rPr>
          <w:rFonts w:ascii="Calibri" w:hAnsi="Calibri" w:cs="Calibri"/>
          <w:b w:val="0"/>
          <w:sz w:val="16"/>
        </w:rPr>
        <w:t xml:space="preserve">1990 </w:t>
      </w:r>
      <w:proofErr w:type="spellStart"/>
      <w:r w:rsidRPr="004272A3">
        <w:rPr>
          <w:rFonts w:ascii="Calibri" w:hAnsi="Calibri" w:cs="Calibri"/>
          <w:b w:val="0"/>
          <w:sz w:val="16"/>
        </w:rPr>
        <w:t>жылға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proofErr w:type="spellStart"/>
      <w:r w:rsidRPr="004272A3">
        <w:rPr>
          <w:rFonts w:ascii="Calibri" w:hAnsi="Calibri" w:cs="Calibri"/>
          <w:b w:val="0"/>
          <w:sz w:val="16"/>
        </w:rPr>
        <w:t>пайызбен</w:t>
      </w:r>
      <w:proofErr w:type="spellEnd"/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  <w:t xml:space="preserve">    </w:t>
      </w:r>
      <w:r w:rsidRPr="004272A3">
        <w:rPr>
          <w:rFonts w:ascii="Calibri" w:hAnsi="Calibri" w:cs="Calibri"/>
          <w:b w:val="0"/>
          <w:sz w:val="16"/>
        </w:rPr>
        <w:t>в процентах к 1990г.</w:t>
      </w: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993"/>
        <w:gridCol w:w="3543"/>
      </w:tblGrid>
      <w:tr w:rsidR="00A161B0" w:rsidRPr="004272A3" w:rsidTr="009C70DC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161B0" w:rsidRPr="004272A3" w:rsidTr="009C70DC">
        <w:tc>
          <w:tcPr>
            <w:tcW w:w="3686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Көмір, көмір қойыртпасын қоса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84,4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88,6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91,7</w:t>
            </w:r>
          </w:p>
        </w:tc>
        <w:tc>
          <w:tcPr>
            <w:tcW w:w="3543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Уголь, включая угольный концентрат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Мұнай, газ конденсатын қоса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308,6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310,1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306,8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Нефть, включая газовый конденсат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169,8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168,1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174,3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Ет және тағамдық қосымша өнімдері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14,6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15,3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17,5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Мясо и субпродукты пищевые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Сары май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16,5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17,1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14,4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сливочное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Өңделген сұйық сүт және кілегей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20,1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23,0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25,3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 обработанное жидкое и сливки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майы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234,8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247,5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308,2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растительное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114,0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85,1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54,2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</w:t>
            </w:r>
          </w:p>
        </w:tc>
      </w:tr>
      <w:tr w:rsidR="00A161B0" w:rsidRPr="004272A3" w:rsidTr="009C70DC">
        <w:tc>
          <w:tcPr>
            <w:tcW w:w="3686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Мата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14,4</w:t>
            </w:r>
          </w:p>
        </w:tc>
        <w:tc>
          <w:tcPr>
            <w:tcW w:w="992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7,5</w:t>
            </w:r>
          </w:p>
        </w:tc>
        <w:tc>
          <w:tcPr>
            <w:tcW w:w="993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9,4</w:t>
            </w:r>
          </w:p>
        </w:tc>
        <w:tc>
          <w:tcPr>
            <w:tcW w:w="3543" w:type="dxa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Ткани</w:t>
            </w:r>
          </w:p>
        </w:tc>
      </w:tr>
      <w:tr w:rsidR="00A161B0" w:rsidRPr="004272A3" w:rsidTr="009C70DC">
        <w:tc>
          <w:tcPr>
            <w:tcW w:w="3686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мырыш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101,3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101,6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101,6</w:t>
            </w:r>
          </w:p>
        </w:tc>
        <w:tc>
          <w:tcPr>
            <w:tcW w:w="3543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Цинк необработанный</w:t>
            </w:r>
          </w:p>
        </w:tc>
      </w:tr>
      <w:tr w:rsidR="00A161B0" w:rsidRPr="004272A3" w:rsidTr="009C70DC">
        <w:tc>
          <w:tcPr>
            <w:tcW w:w="3686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тазартылған мыс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88,6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92,8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100,6</w:t>
            </w:r>
          </w:p>
        </w:tc>
        <w:tc>
          <w:tcPr>
            <w:tcW w:w="3543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Медь рафинированная, необработанная</w:t>
            </w:r>
          </w:p>
        </w:tc>
      </w:tr>
      <w:tr w:rsidR="00A161B0" w:rsidRPr="004272A3" w:rsidTr="009C70DC">
        <w:tc>
          <w:tcPr>
            <w:tcW w:w="3686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 энергиясы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94,6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103,7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Электроэнергия</w:t>
            </w:r>
          </w:p>
        </w:tc>
      </w:tr>
    </w:tbl>
    <w:p w:rsidR="00A161B0" w:rsidRPr="004272A3" w:rsidRDefault="00A161B0" w:rsidP="00A161B0">
      <w:pPr>
        <w:pStyle w:val="Naimenovanie"/>
        <w:tabs>
          <w:tab w:val="left" w:pos="7530"/>
        </w:tabs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>ы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lang w:val="ru-MO"/>
        </w:rPr>
        <w:tab/>
      </w:r>
      <w:r w:rsidRPr="004272A3">
        <w:rPr>
          <w:rFonts w:ascii="Calibri" w:hAnsi="Calibri" w:cs="Calibri"/>
          <w:lang w:val="ru-MO"/>
        </w:rPr>
        <w:tab/>
        <w:t xml:space="preserve">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850"/>
        <w:gridCol w:w="851"/>
        <w:gridCol w:w="850"/>
        <w:gridCol w:w="709"/>
        <w:gridCol w:w="851"/>
        <w:gridCol w:w="850"/>
        <w:gridCol w:w="2126"/>
      </w:tblGrid>
      <w:tr w:rsidR="00A161B0" w:rsidRPr="004272A3" w:rsidTr="00352057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61B0" w:rsidRPr="004272A3" w:rsidRDefault="00A161B0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A161B0" w:rsidRPr="004272A3" w:rsidTr="00352057">
        <w:trPr>
          <w:cantSplit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Тазартылған және тазартылмаған өсімдік майы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91,0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87,2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81,6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78,4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85,4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90,1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 каменный, включая лигнит и концентрат угольный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Мұнай, газ конденсатын қоса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316,8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313,0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307,7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302,2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333,8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350,0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350,7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Нефть, включая газовый конденсат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187</w:t>
            </w:r>
            <w:r w:rsidRPr="004272A3">
              <w:rPr>
                <w:rFonts w:ascii="Calibri" w:hAnsi="Calibri" w:cs="Calibri"/>
                <w:noProof w:val="0"/>
              </w:rPr>
              <w:t>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201,9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202,1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208,1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193,2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Ет және тағамдық қосымша өнімдері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19,5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20,3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19</w:t>
            </w:r>
            <w:r w:rsidRPr="004272A3">
              <w:rPr>
                <w:rFonts w:ascii="Calibri" w:hAnsi="Calibri" w:cs="Calibri"/>
                <w:noProof w:val="0"/>
              </w:rPr>
              <w:t>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23,0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24,5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28,2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Мясо и субпродукты пищевые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Сары май және сүтті спредтер (паста), тонна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22,1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8,3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19,4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21,7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23,4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сливочное и спреды (пасты) молочные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Өңделген сұйық сүт және кілегей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32,2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</w:t>
            </w:r>
            <w:r w:rsidRPr="004272A3">
              <w:rPr>
                <w:rFonts w:ascii="Calibri" w:hAnsi="Calibri" w:cs="Calibri"/>
                <w:noProof w:val="0"/>
              </w:rPr>
              <w:t>9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32,1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32,9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36,6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38,9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Молоко обработанное жидкое и сливки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Тазартылған және тазартылмаған өсімдік майы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295,8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346,9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296,6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328,9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392,4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409,3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502,5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Масло растительное рафинированное и нерафинированное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Құрақ немесе қызылша шикі қанты немесе тазартылған қанты; сірне (меласса)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117,4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88,9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143,6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116,6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87,5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78,3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Сахар-сырец или сахар рафинированный тростниковый или свекловичный; патока (меласса)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Заттай мәндегі маталар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16,2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21,9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23,9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28,0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Ткани в натуральном выражении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мырыш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101,7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103,2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103,5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105,1</w:t>
            </w:r>
          </w:p>
        </w:tc>
        <w:tc>
          <w:tcPr>
            <w:tcW w:w="851" w:type="dxa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101,0</w:t>
            </w:r>
          </w:p>
        </w:tc>
        <w:tc>
          <w:tcPr>
            <w:tcW w:w="850" w:type="dxa"/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101,1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Цинк необработанный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Легірленбеген, өңделмеген тазартылмаған мыс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96,5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80,8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108,1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111,9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116,8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120,0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129,4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Медь рафинированная необработанная, нелегированная</w:t>
            </w:r>
          </w:p>
        </w:tc>
      </w:tr>
      <w:tr w:rsidR="00A161B0" w:rsidRPr="004272A3" w:rsidTr="00352057">
        <w:trPr>
          <w:cantSplit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 энергиясы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118,0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122,8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A161B0" w:rsidRPr="004272A3" w:rsidRDefault="00A161B0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121,9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61B0" w:rsidRPr="004272A3" w:rsidRDefault="00A161B0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Электроэнергия</w:t>
            </w:r>
          </w:p>
        </w:tc>
      </w:tr>
    </w:tbl>
    <w:p w:rsidR="00655127" w:rsidRPr="004272A3" w:rsidRDefault="00655127" w:rsidP="00655127">
      <w:pPr>
        <w:pStyle w:val="21"/>
        <w:rPr>
          <w:rFonts w:ascii="Calibri" w:hAnsi="Calibri" w:cs="Calibri"/>
          <w:sz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t>Қоршаған орта</w:t>
      </w:r>
      <w:r w:rsidR="00621315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</w:rPr>
        <w:br/>
      </w:r>
      <w:r w:rsidR="00621315" w:rsidRPr="004272A3">
        <w:rPr>
          <w:rFonts w:ascii="Calibri" w:hAnsi="Calibri" w:cs="Calibri"/>
          <w:sz w:val="24"/>
          <w:lang w:val="kk-KZ"/>
        </w:rPr>
        <w:t>Статистика</w:t>
      </w:r>
      <w:r w:rsidRPr="004272A3">
        <w:rPr>
          <w:rFonts w:ascii="Calibri" w:hAnsi="Calibri" w:cs="Calibri"/>
          <w:sz w:val="24"/>
          <w:lang w:val="kk-KZ"/>
        </w:rPr>
        <w:t xml:space="preserve"> окружающей среды</w:t>
      </w:r>
    </w:p>
    <w:p w:rsidR="00655127" w:rsidRPr="004272A3" w:rsidRDefault="00655127" w:rsidP="00655127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43</w:t>
      </w:r>
      <w:r w:rsidRPr="004272A3">
        <w:rPr>
          <w:rFonts w:ascii="Calibri" w:hAnsi="Calibri" w:cs="Calibri"/>
        </w:rPr>
        <w:t xml:space="preserve"> Табиғи ресурстарды ластанудан қорғау бойынша қуаттарды іске қосу</w:t>
      </w:r>
      <w:r w:rsidRPr="004272A3">
        <w:rPr>
          <w:rFonts w:ascii="Calibri" w:hAnsi="Calibri" w:cs="Calibri"/>
        </w:rPr>
        <w:br/>
        <w:t>Ввод в действие мощностей по охране от загрязнения природных ресурсов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811"/>
        <w:gridCol w:w="811"/>
        <w:gridCol w:w="811"/>
        <w:gridCol w:w="811"/>
        <w:gridCol w:w="811"/>
        <w:gridCol w:w="3041"/>
      </w:tblGrid>
      <w:tr w:rsidR="00655127" w:rsidRPr="004272A3" w:rsidTr="009C70DC">
        <w:trPr>
          <w:cantSplit/>
          <w:trHeight w:val="216"/>
        </w:trPr>
        <w:tc>
          <w:tcPr>
            <w:tcW w:w="3110" w:type="dxa"/>
            <w:tcBorders>
              <w:left w:val="nil"/>
              <w:bottom w:val="single" w:sz="4" w:space="0" w:color="auto"/>
            </w:tcBorders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041" w:type="dxa"/>
            <w:tcBorders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655127" w:rsidRPr="004272A3" w:rsidTr="009C70DC">
        <w:trPr>
          <w:cantSplit/>
          <w:trHeight w:val="386"/>
        </w:trPr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Ақаба суларды тазартуға арналған ғимараттар, тәулігіне млн. текше метр су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1,06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0,19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0,05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Сооружения для очистки сточных вод, млн. куб. м воды в сутки </w:t>
            </w:r>
          </w:p>
        </w:tc>
      </w:tr>
      <w:tr w:rsidR="00655127" w:rsidRPr="004272A3" w:rsidTr="009C70DC">
        <w:trPr>
          <w:cantSplit/>
          <w:trHeight w:val="386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Айналымдағы сумен жабдықтау жүйелері, тәулігіне млн. текше метр су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0,36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0,02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Системы оборотного водоснабжения, млн. куб. м воды в сутки</w:t>
            </w:r>
          </w:p>
        </w:tc>
      </w:tr>
      <w:tr w:rsidR="00655127" w:rsidRPr="004272A3" w:rsidTr="009C70DC">
        <w:trPr>
          <w:cantSplit/>
          <w:trHeight w:val="580"/>
        </w:trPr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қалдықтарынан зиянды заттарды ұстау және зиянсыздандыру үшін қондырғылар, сағатына млн. текше м газ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Naimenovanie"/>
              <w:spacing w:before="0" w:after="0"/>
              <w:jc w:val="right"/>
              <w:rPr>
                <w:rFonts w:ascii="Calibri" w:hAnsi="Calibri" w:cs="Calibri"/>
                <w:b w:val="0"/>
                <w:sz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</w:rPr>
              <w:t>1,4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0,95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Установки для улавливания и обезвреживания вредных веществ из отходящих газов, млн. куб. м газа в час</w:t>
            </w:r>
          </w:p>
        </w:tc>
      </w:tr>
    </w:tbl>
    <w:p w:rsidR="00655127" w:rsidRPr="004272A3" w:rsidRDefault="00655127" w:rsidP="00655127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708"/>
        <w:gridCol w:w="851"/>
        <w:gridCol w:w="851"/>
        <w:gridCol w:w="2976"/>
      </w:tblGrid>
      <w:tr w:rsidR="00655127" w:rsidRPr="004272A3" w:rsidTr="009C70DC">
        <w:trPr>
          <w:cantSplit/>
          <w:trHeight w:val="228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655127" w:rsidRPr="004272A3" w:rsidTr="00655127">
        <w:trPr>
          <w:cantSplit/>
          <w:trHeight w:val="409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Ақаба суларды тазартуға арналған ғимараттар, тәулігіне млн. текше метр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655127">
            <w:pPr>
              <w:pStyle w:val="ad"/>
              <w:framePr w:hSpace="180" w:wrap="around" w:vAnchor="text" w:hAnchor="margin" w:x="108" w:y="192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1,49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0,09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655127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</w:rPr>
              <w:t>0,</w:t>
            </w:r>
            <w:r w:rsidRPr="004272A3">
              <w:rPr>
                <w:rFonts w:ascii="Calibri" w:hAnsi="Calibri" w:cs="Calibri"/>
                <w:lang w:val="en-US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Сооружения для очистки сточных вод, млн. куб. м в сутки</w:t>
            </w:r>
          </w:p>
        </w:tc>
      </w:tr>
      <w:tr w:rsidR="00655127" w:rsidRPr="004272A3" w:rsidTr="00655127">
        <w:trPr>
          <w:cantSplit/>
          <w:trHeight w:val="409"/>
        </w:trPr>
        <w:tc>
          <w:tcPr>
            <w:tcW w:w="3119" w:type="dxa"/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Айналымдағы сумен жабдықтау жүйелері, тәулігіне млн. текше метр</w:t>
            </w:r>
          </w:p>
        </w:tc>
        <w:tc>
          <w:tcPr>
            <w:tcW w:w="850" w:type="dxa"/>
            <w:vAlign w:val="bottom"/>
          </w:tcPr>
          <w:p w:rsidR="00655127" w:rsidRPr="004272A3" w:rsidRDefault="00655127" w:rsidP="00655127">
            <w:pPr>
              <w:framePr w:hSpace="180" w:wrap="around" w:vAnchor="text" w:hAnchor="margin" w:x="108" w:y="192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0,01</w:t>
            </w:r>
          </w:p>
        </w:tc>
        <w:tc>
          <w:tcPr>
            <w:tcW w:w="851" w:type="dxa"/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0,00</w:t>
            </w:r>
          </w:p>
        </w:tc>
        <w:tc>
          <w:tcPr>
            <w:tcW w:w="708" w:type="dxa"/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0,71</w:t>
            </w:r>
          </w:p>
        </w:tc>
        <w:tc>
          <w:tcPr>
            <w:tcW w:w="851" w:type="dxa"/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0,00</w:t>
            </w:r>
          </w:p>
        </w:tc>
        <w:tc>
          <w:tcPr>
            <w:tcW w:w="851" w:type="dxa"/>
            <w:vAlign w:val="bottom"/>
          </w:tcPr>
          <w:p w:rsidR="00655127" w:rsidRPr="004272A3" w:rsidRDefault="00655127" w:rsidP="00655127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2976" w:type="dxa"/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Системы оборотного водоснабжения, млн. куб. м в сутки</w:t>
            </w:r>
          </w:p>
        </w:tc>
      </w:tr>
      <w:tr w:rsidR="00655127" w:rsidRPr="004272A3" w:rsidTr="00655127">
        <w:trPr>
          <w:cantSplit/>
          <w:trHeight w:val="89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қалдықтарынан зиянды заттарды ұстау және зиянсыздандыру үшін қондырғылар, сағатына млн. текше 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655127">
            <w:pPr>
              <w:pStyle w:val="Naimenovanie"/>
              <w:framePr w:hSpace="180" w:wrap="around" w:vAnchor="text" w:hAnchor="margin" w:x="108" w:y="192"/>
              <w:spacing w:before="0" w:after="0"/>
              <w:jc w:val="right"/>
              <w:rPr>
                <w:rFonts w:ascii="Calibri" w:hAnsi="Calibri" w:cs="Calibri"/>
                <w:b w:val="0"/>
                <w:sz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</w:rPr>
              <w:t>0,95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655127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655127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Установки для улавливания и обезвреживания вредных веществ из отходящих газов, млн. куб. м в час</w:t>
            </w:r>
          </w:p>
        </w:tc>
      </w:tr>
    </w:tbl>
    <w:p w:rsidR="00655127" w:rsidRPr="004272A3" w:rsidRDefault="00655127" w:rsidP="00655127">
      <w:pPr>
        <w:pStyle w:val="a9"/>
        <w:spacing w:before="240" w:after="0"/>
        <w:ind w:firstLine="0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  <w:lang w:val="kk-KZ"/>
        </w:rPr>
        <w:t>11.44 Тұрақты көздерден шығатын атмосфераны ластайтын ең көп таралған заттектердің шығарылуы</w:t>
      </w:r>
    </w:p>
    <w:p w:rsidR="00655127" w:rsidRPr="004272A3" w:rsidRDefault="00655127" w:rsidP="00655127">
      <w:pPr>
        <w:pStyle w:val="a9"/>
        <w:spacing w:befor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Выбросы наиболее распространенных загрязняющих атмосферу веществ,отходящих от стационарных источников</w:t>
      </w:r>
    </w:p>
    <w:p w:rsidR="00655127" w:rsidRPr="004272A3" w:rsidRDefault="00655127" w:rsidP="00655127">
      <w:pPr>
        <w:pStyle w:val="a5"/>
        <w:spacing w:after="0"/>
        <w:ind w:right="-426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мың тонна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                 </w:t>
      </w:r>
      <w:r w:rsidRPr="004272A3">
        <w:rPr>
          <w:rFonts w:ascii="Calibri" w:hAnsi="Calibri" w:cs="Calibri"/>
        </w:rPr>
        <w:t>тыс. тонн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655127" w:rsidRPr="004272A3" w:rsidTr="009C70DC">
        <w:trPr>
          <w:cantSplit/>
          <w:trHeight w:val="185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655127" w:rsidRPr="004272A3" w:rsidTr="009C70DC">
        <w:trPr>
          <w:cantSplit/>
          <w:trHeight w:val="68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Зиянды заттар, барлығы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2 226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2 282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</w:rPr>
              <w:t>256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 вредных веществ</w:t>
            </w:r>
          </w:p>
        </w:tc>
      </w:tr>
      <w:tr w:rsidR="00655127" w:rsidRPr="004272A3" w:rsidTr="009C70DC">
        <w:trPr>
          <w:cantSplit/>
          <w:trHeight w:val="15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 xml:space="preserve">   </w:t>
            </w: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в том числе:</w:t>
            </w:r>
          </w:p>
        </w:tc>
      </w:tr>
      <w:tr w:rsidR="00655127" w:rsidRPr="004272A3" w:rsidTr="009C70DC">
        <w:trPr>
          <w:cantSplit/>
          <w:trHeight w:val="1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қатты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твердых</w:t>
            </w:r>
          </w:p>
        </w:tc>
      </w:tr>
      <w:tr w:rsidR="00655127" w:rsidRPr="004272A3" w:rsidTr="009C70DC">
        <w:trPr>
          <w:cantSplit/>
          <w:trHeight w:val="1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тәрізді және сұйық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1 587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1 715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1 79</w:t>
            </w:r>
            <w:r w:rsidRPr="004272A3">
              <w:rPr>
                <w:rFonts w:ascii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</w:t>
            </w:r>
            <w:r w:rsidRPr="004272A3">
              <w:rPr>
                <w:rFonts w:ascii="Calibri" w:hAnsi="Calibri" w:cs="Calibri"/>
                <w:noProof w:val="0"/>
              </w:rPr>
              <w:t xml:space="preserve"> </w:t>
            </w:r>
            <w:r w:rsidRPr="004272A3">
              <w:rPr>
                <w:rFonts w:ascii="Calibri" w:hAnsi="Calibri" w:cs="Calibri"/>
              </w:rPr>
              <w:t>762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газообразных и жидких</w:t>
            </w:r>
          </w:p>
        </w:tc>
      </w:tr>
      <w:tr w:rsidR="00655127" w:rsidRPr="004272A3" w:rsidTr="009C70DC">
        <w:trPr>
          <w:cantSplit/>
          <w:trHeight w:val="9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</w:t>
            </w:r>
            <w:r w:rsidRPr="004272A3">
              <w:rPr>
                <w:rFonts w:ascii="Calibri" w:hAnsi="Calibri" w:cs="Calibri"/>
                <w:lang w:val="kk-KZ"/>
              </w:rPr>
              <w:t xml:space="preserve"> о</w:t>
            </w:r>
            <w:r w:rsidRPr="004272A3">
              <w:rPr>
                <w:rFonts w:ascii="Calibri" w:hAnsi="Calibri" w:cs="Calibri"/>
              </w:rPr>
              <w:t>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них:</w:t>
            </w:r>
          </w:p>
        </w:tc>
      </w:tr>
      <w:tr w:rsidR="00655127" w:rsidRPr="004272A3" w:rsidTr="009C70DC">
        <w:trPr>
          <w:cantSplit/>
          <w:trHeight w:val="18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күкіртті ангидрид (SО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сернистого ангидрида (SО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>)</w:t>
            </w:r>
          </w:p>
        </w:tc>
      </w:tr>
      <w:tr w:rsidR="00655127" w:rsidRPr="004272A3" w:rsidTr="009C70DC">
        <w:trPr>
          <w:cantSplit/>
          <w:trHeight w:val="11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азот тотығы (NO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окислы азота (NO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 xml:space="preserve">) </w:t>
            </w:r>
          </w:p>
        </w:tc>
      </w:tr>
      <w:tr w:rsidR="00655127" w:rsidRPr="004272A3" w:rsidTr="009C70DC">
        <w:trPr>
          <w:cantSplit/>
          <w:trHeight w:val="73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көміртегі тотығы (СО)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</w:rPr>
              <w:t>о</w:t>
            </w:r>
            <w:r w:rsidRPr="004272A3">
              <w:rPr>
                <w:rFonts w:ascii="Calibri" w:hAnsi="Calibri" w:cs="Calibri"/>
              </w:rPr>
              <w:t>кись углерода (СО)</w:t>
            </w:r>
          </w:p>
        </w:tc>
      </w:tr>
    </w:tbl>
    <w:p w:rsidR="00655127" w:rsidRPr="004272A3" w:rsidRDefault="00655127" w:rsidP="00655127">
      <w:pPr>
        <w:pStyle w:val="Naimenovanie"/>
        <w:spacing w:before="0" w:after="0"/>
        <w:ind w:right="-426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655127" w:rsidRPr="004272A3" w:rsidTr="009C70DC">
        <w:trPr>
          <w:trHeight w:val="191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655127" w:rsidRPr="004272A3" w:rsidTr="009C70DC">
        <w:trPr>
          <w:cantSplit/>
          <w:trHeight w:val="73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Зиянды заттар, барлығы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2 272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2 358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2 447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2 483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Всего вредных веществ</w:t>
            </w:r>
          </w:p>
        </w:tc>
      </w:tr>
      <w:tr w:rsidR="00655127" w:rsidRPr="004272A3" w:rsidTr="009C70DC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 xml:space="preserve">   </w:t>
            </w: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в том числе:</w:t>
            </w:r>
          </w:p>
        </w:tc>
      </w:tr>
      <w:tr w:rsidR="00655127" w:rsidRPr="004272A3" w:rsidTr="009C70DC">
        <w:trPr>
          <w:cantSplit/>
          <w:trHeight w:val="10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қатты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507,7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твердых</w:t>
            </w:r>
          </w:p>
        </w:tc>
      </w:tr>
      <w:tr w:rsidR="00655127" w:rsidRPr="004272A3" w:rsidTr="009C70DC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тәрізді және сұйық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1 714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1 811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1 939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1 975,4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газообразных и жидких</w:t>
            </w:r>
          </w:p>
        </w:tc>
      </w:tr>
      <w:tr w:rsidR="00655127" w:rsidRPr="004272A3" w:rsidTr="009C70DC">
        <w:trPr>
          <w:cantSplit/>
          <w:trHeight w:val="13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 xml:space="preserve">   </w:t>
            </w: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из них:</w:t>
            </w:r>
          </w:p>
        </w:tc>
      </w:tr>
      <w:tr w:rsidR="00655127" w:rsidRPr="004272A3" w:rsidTr="009C70DC">
        <w:trPr>
          <w:cantSplit/>
          <w:trHeight w:val="9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күкіртті ангидрид (SО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885,7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сернистого ангидрида (SО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>)</w:t>
            </w:r>
          </w:p>
        </w:tc>
      </w:tr>
      <w:tr w:rsidR="00655127" w:rsidRPr="004272A3" w:rsidTr="009C70DC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азот тотығы (NO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313,9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окислы азота (NO</w:t>
            </w:r>
            <w:r w:rsidRPr="004272A3">
              <w:rPr>
                <w:rFonts w:ascii="Calibri" w:hAnsi="Calibri" w:cs="Calibri"/>
                <w:vertAlign w:val="subscript"/>
              </w:rPr>
              <w:t>2</w:t>
            </w:r>
            <w:r w:rsidRPr="004272A3">
              <w:rPr>
                <w:rFonts w:ascii="Calibri" w:hAnsi="Calibri" w:cs="Calibri"/>
              </w:rPr>
              <w:t xml:space="preserve">) </w:t>
            </w:r>
          </w:p>
        </w:tc>
      </w:tr>
      <w:tr w:rsidR="00655127" w:rsidRPr="004272A3" w:rsidTr="009C70DC">
        <w:trPr>
          <w:cantSplit/>
          <w:trHeight w:val="13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көміртегі тотығы (СО)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487,9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окись углерода (СО)</w:t>
            </w:r>
          </w:p>
        </w:tc>
      </w:tr>
    </w:tbl>
    <w:p w:rsidR="00655127" w:rsidRPr="004272A3" w:rsidRDefault="00655127" w:rsidP="00655127">
      <w:pPr>
        <w:pStyle w:val="a9"/>
        <w:spacing w:before="240" w:after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45</w:t>
      </w:r>
      <w:r w:rsidRPr="004272A3">
        <w:rPr>
          <w:rFonts w:ascii="Calibri" w:hAnsi="Calibri" w:cs="Calibri"/>
        </w:rPr>
        <w:t xml:space="preserve"> Су ресурстарын қорғау және пайдалануды сипаттайтын негізгі көрсеткіштер</w:t>
      </w:r>
    </w:p>
    <w:p w:rsidR="00655127" w:rsidRPr="004272A3" w:rsidRDefault="00655127" w:rsidP="00655127">
      <w:pPr>
        <w:pStyle w:val="a9"/>
        <w:spacing w:before="0" w:after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Основные показатели, характеризующие охрану и использование водных ресурсов</w:t>
      </w:r>
    </w:p>
    <w:p w:rsidR="00655127" w:rsidRPr="004272A3" w:rsidRDefault="00655127" w:rsidP="00655127">
      <w:pPr>
        <w:pStyle w:val="a5"/>
        <w:spacing w:after="0"/>
        <w:ind w:right="-426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млн. текше метр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                  </w:t>
      </w:r>
      <w:r w:rsidRPr="004272A3">
        <w:rPr>
          <w:rFonts w:ascii="Calibri" w:hAnsi="Calibri" w:cs="Calibri"/>
        </w:rPr>
        <w:t>млн. куб м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709"/>
        <w:gridCol w:w="709"/>
        <w:gridCol w:w="850"/>
        <w:gridCol w:w="3260"/>
      </w:tblGrid>
      <w:tr w:rsidR="00655127" w:rsidRPr="004272A3" w:rsidTr="009C70DC">
        <w:trPr>
          <w:trHeight w:val="199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</w:p>
        </w:tc>
      </w:tr>
      <w:tr w:rsidR="00655127" w:rsidRPr="004272A3" w:rsidTr="009C70DC">
        <w:trPr>
          <w:cantSplit/>
          <w:trHeight w:val="199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су көздерінен су алу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23 812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21 948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21</w:t>
            </w:r>
            <w:r w:rsidRPr="004272A3">
              <w:rPr>
                <w:rFonts w:ascii="Calibri" w:hAnsi="Calibri" w:cs="Calibri"/>
                <w:sz w:val="16"/>
              </w:rPr>
              <w:t> 389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22 530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23 266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Забор воды из природных водных источников</w:t>
            </w:r>
          </w:p>
        </w:tc>
      </w:tr>
      <w:tr w:rsidR="00655127" w:rsidRPr="004272A3" w:rsidTr="009C70DC">
        <w:trPr>
          <w:cantSplit/>
          <w:trHeight w:val="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Суды тұтыну (суды пайдалану)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20 856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19 232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18 403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20 063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20 411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Водопотребление (использование воды)</w:t>
            </w:r>
          </w:p>
        </w:tc>
      </w:tr>
      <w:tr w:rsidR="00655127" w:rsidRPr="004272A3" w:rsidTr="009C70DC">
        <w:trPr>
          <w:cantSplit/>
          <w:trHeight w:val="19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Тасымалдаған кездегі су шығыны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2 639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2 932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2467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2 855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Потери воды при транспортировке</w:t>
            </w:r>
          </w:p>
        </w:tc>
      </w:tr>
      <w:tr w:rsidR="00655127" w:rsidRPr="004272A3" w:rsidTr="009C70DC">
        <w:trPr>
          <w:cantSplit/>
          <w:trHeight w:val="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Ластанған ақаба суды ағызып жіберу көлемі (тазартылмаған және толық тазартылмаған)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174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Объем сброса загрязненных сточных вод (без очистки и недостаточно очищенных)</w:t>
            </w:r>
          </w:p>
        </w:tc>
      </w:tr>
      <w:tr w:rsidR="00655127" w:rsidRPr="004272A3" w:rsidTr="009C70DC">
        <w:trPr>
          <w:cantSplit/>
          <w:trHeight w:val="211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 тазартылмаған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lang w:val="kk-KZ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ind w:left="1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 без очистки</w:t>
            </w:r>
          </w:p>
        </w:tc>
      </w:tr>
    </w:tbl>
    <w:p w:rsidR="00655127" w:rsidRPr="004272A3" w:rsidRDefault="00655127" w:rsidP="00655127">
      <w:pPr>
        <w:rPr>
          <w:rFonts w:ascii="Calibri" w:hAnsi="Calibri" w:cs="Calibri"/>
          <w:sz w:val="16"/>
          <w:szCs w:val="16"/>
          <w:lang w:val="en-US"/>
        </w:rPr>
      </w:pPr>
      <w:proofErr w:type="spellStart"/>
      <w:r w:rsidRPr="004272A3">
        <w:rPr>
          <w:rFonts w:ascii="Calibri" w:hAnsi="Calibri" w:cs="Calibri"/>
          <w:sz w:val="16"/>
          <w:szCs w:val="16"/>
        </w:rPr>
        <w:t>Жалғасы</w:t>
      </w:r>
      <w:proofErr w:type="spellEnd"/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sz w:val="16"/>
          <w:szCs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9"/>
        <w:gridCol w:w="709"/>
        <w:gridCol w:w="709"/>
        <w:gridCol w:w="708"/>
        <w:gridCol w:w="850"/>
        <w:gridCol w:w="3260"/>
      </w:tblGrid>
      <w:tr w:rsidR="00655127" w:rsidRPr="004272A3" w:rsidTr="009C70DC">
        <w:trPr>
          <w:cantSplit/>
          <w:trHeight w:val="234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5127" w:rsidRPr="004272A3" w:rsidRDefault="00655127" w:rsidP="009C70DC">
            <w:pPr>
              <w:pStyle w:val="ShapTabl"/>
              <w:rPr>
                <w:rFonts w:ascii="Calibri" w:hAnsi="Calibri" w:cs="Calibri"/>
              </w:rPr>
            </w:pPr>
          </w:p>
        </w:tc>
      </w:tr>
      <w:tr w:rsidR="00655127" w:rsidRPr="004272A3" w:rsidTr="009C70DC">
        <w:trPr>
          <w:cantSplit/>
          <w:trHeight w:val="208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су көздерінен су алу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22 852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24 623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25 279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25 039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25 104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Забор воды из природных водных источников</w:t>
            </w:r>
          </w:p>
        </w:tc>
      </w:tr>
      <w:tr w:rsidR="00655127" w:rsidRPr="004272A3" w:rsidTr="009C70DC">
        <w:trPr>
          <w:cantSplit/>
          <w:trHeight w:val="6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Суды тұтыну (суды пайдалану)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20 352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>20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21 721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20 511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20 955,4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Водопотребление (использование воды)</w:t>
            </w:r>
          </w:p>
        </w:tc>
      </w:tr>
      <w:tr w:rsidR="00655127" w:rsidRPr="004272A3" w:rsidTr="009C70DC">
        <w:trPr>
          <w:cantSplit/>
          <w:trHeight w:val="20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Тасымалдаған кездегі су шығыны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2 490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2 517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2 993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3 719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3 295,3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Потери воды при транспортировке</w:t>
            </w:r>
          </w:p>
        </w:tc>
      </w:tr>
      <w:tr w:rsidR="00655127" w:rsidRPr="004272A3" w:rsidTr="009C70DC">
        <w:trPr>
          <w:cantSplit/>
          <w:trHeight w:val="403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Ластанған ақаба суды ағызып жіберу көлемі (тазартылмаған және толық тазартылмаған)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0,1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127" w:rsidRPr="004272A3" w:rsidRDefault="00655127" w:rsidP="009C70DC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Объем сброса загрязненных сточных вод (без очистки и недостаточно очищенных)</w:t>
            </w:r>
          </w:p>
        </w:tc>
      </w:tr>
    </w:tbl>
    <w:p w:rsidR="00C8447F" w:rsidRPr="004272A3" w:rsidRDefault="00621315" w:rsidP="00C8447F">
      <w:pPr>
        <w:pStyle w:val="afffff6"/>
        <w:spacing w:before="240"/>
        <w:rPr>
          <w:rFonts w:ascii="Calibri" w:hAnsi="Calibri" w:cs="Calibri"/>
          <w:b/>
          <w:sz w:val="24"/>
          <w:szCs w:val="24"/>
          <w:lang w:val="kk-KZ"/>
        </w:rPr>
      </w:pPr>
      <w:r w:rsidRPr="004272A3">
        <w:rPr>
          <w:rFonts w:ascii="Calibri" w:hAnsi="Calibri" w:cs="Calibri"/>
          <w:b/>
          <w:sz w:val="24"/>
          <w:szCs w:val="24"/>
          <w:lang w:val="kk-KZ"/>
        </w:rPr>
        <w:t>Қ</w:t>
      </w:r>
      <w:r w:rsidR="00C8447F" w:rsidRPr="004272A3">
        <w:rPr>
          <w:rFonts w:ascii="Calibri" w:hAnsi="Calibri" w:cs="Calibri"/>
          <w:b/>
          <w:sz w:val="24"/>
          <w:szCs w:val="24"/>
          <w:lang w:val="ru-MO"/>
        </w:rPr>
        <w:t>ұ</w:t>
      </w:r>
      <w:proofErr w:type="spellStart"/>
      <w:r w:rsidR="00C8447F" w:rsidRPr="004272A3">
        <w:rPr>
          <w:rFonts w:ascii="Calibri" w:hAnsi="Calibri" w:cs="Calibri"/>
          <w:b/>
          <w:sz w:val="24"/>
          <w:szCs w:val="24"/>
        </w:rPr>
        <w:t>рылыс</w:t>
      </w:r>
      <w:proofErr w:type="spellEnd"/>
      <w:r w:rsidRPr="004272A3">
        <w:rPr>
          <w:rFonts w:ascii="Calibri" w:hAnsi="Calibri" w:cs="Calibri"/>
          <w:b/>
          <w:sz w:val="24"/>
          <w:szCs w:val="24"/>
          <w:lang w:val="kk-KZ"/>
        </w:rPr>
        <w:t xml:space="preserve"> статистикасы</w:t>
      </w:r>
      <w:r w:rsidR="00C8447F" w:rsidRPr="004272A3">
        <w:rPr>
          <w:rFonts w:ascii="Calibri" w:hAnsi="Calibri" w:cs="Calibri"/>
          <w:b/>
          <w:sz w:val="24"/>
          <w:szCs w:val="24"/>
        </w:rPr>
        <w:br/>
      </w:r>
      <w:r w:rsidRPr="004272A3">
        <w:rPr>
          <w:rFonts w:ascii="Calibri" w:hAnsi="Calibri" w:cs="Calibri"/>
          <w:b/>
          <w:sz w:val="24"/>
          <w:szCs w:val="24"/>
          <w:lang w:val="kk-KZ"/>
        </w:rPr>
        <w:t>Статистика с</w:t>
      </w:r>
      <w:proofErr w:type="spellStart"/>
      <w:r w:rsidR="00C8447F" w:rsidRPr="004272A3">
        <w:rPr>
          <w:rFonts w:ascii="Calibri" w:hAnsi="Calibri" w:cs="Calibri"/>
          <w:b/>
          <w:sz w:val="24"/>
          <w:szCs w:val="24"/>
        </w:rPr>
        <w:t>троительств</w:t>
      </w:r>
      <w:proofErr w:type="spellEnd"/>
      <w:r w:rsidRPr="004272A3">
        <w:rPr>
          <w:rFonts w:ascii="Calibri" w:hAnsi="Calibri" w:cs="Calibri"/>
          <w:b/>
          <w:sz w:val="24"/>
          <w:szCs w:val="24"/>
          <w:lang w:val="kk-KZ"/>
        </w:rPr>
        <w:t>а</w:t>
      </w:r>
    </w:p>
    <w:p w:rsidR="00C8447F" w:rsidRPr="004272A3" w:rsidRDefault="00C8447F" w:rsidP="00C8447F">
      <w:pPr>
        <w:pStyle w:val="a9"/>
        <w:spacing w:before="120" w:after="120"/>
        <w:rPr>
          <w:rFonts w:ascii="Calibri" w:hAnsi="Calibri" w:cs="Calibri"/>
          <w:sz w:val="18"/>
        </w:rPr>
      </w:pPr>
      <w:r w:rsidRPr="004272A3">
        <w:rPr>
          <w:rFonts w:ascii="Calibri" w:hAnsi="Calibri" w:cs="Calibri"/>
          <w:sz w:val="18"/>
        </w:rPr>
        <w:t>11.4</w:t>
      </w:r>
      <w:r w:rsidRPr="004272A3">
        <w:rPr>
          <w:rFonts w:ascii="Calibri" w:hAnsi="Calibri" w:cs="Calibri"/>
          <w:sz w:val="18"/>
          <w:lang w:val="kk-KZ"/>
        </w:rPr>
        <w:t>6</w:t>
      </w:r>
      <w:r w:rsidRPr="004272A3">
        <w:rPr>
          <w:rFonts w:ascii="Calibri" w:hAnsi="Calibri" w:cs="Calibri"/>
          <w:sz w:val="18"/>
        </w:rPr>
        <w:t xml:space="preserve"> </w:t>
      </w:r>
      <w:r w:rsidRPr="004272A3">
        <w:rPr>
          <w:rFonts w:ascii="Calibri" w:hAnsi="Calibri" w:cs="Calibri"/>
        </w:rPr>
        <w:t>Пайдалануға берілген тұрғын ғимараттардың жалпы алаңы</w:t>
      </w:r>
      <w:r w:rsidRPr="004272A3">
        <w:rPr>
          <w:rFonts w:ascii="Calibri" w:hAnsi="Calibri" w:cs="Calibri"/>
          <w:sz w:val="18"/>
        </w:rPr>
        <w:br/>
      </w:r>
      <w:r w:rsidRPr="004272A3">
        <w:rPr>
          <w:rFonts w:ascii="Calibri" w:hAnsi="Calibri" w:cs="Calibri"/>
        </w:rPr>
        <w:t>Общая площадь введенных в эксплуатацию жилых зданий</w:t>
      </w:r>
    </w:p>
    <w:p w:rsidR="00C8447F" w:rsidRPr="004272A3" w:rsidRDefault="00C8447F" w:rsidP="00C8447F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  <w:r w:rsidRPr="004272A3">
        <w:rPr>
          <w:rFonts w:ascii="Calibri" w:hAnsi="Calibri" w:cs="Calibri"/>
          <w:sz w:val="16"/>
          <w:szCs w:val="16"/>
          <w:lang w:val="kk-KZ"/>
        </w:rPr>
        <w:t>мың шаршы м</w:t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  <w:t xml:space="preserve">     тыс. кв. м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464"/>
        <w:gridCol w:w="1490"/>
        <w:gridCol w:w="1134"/>
        <w:gridCol w:w="1275"/>
        <w:gridCol w:w="1274"/>
      </w:tblGrid>
      <w:tr w:rsidR="00C8447F" w:rsidRPr="004272A3" w:rsidTr="00D34F08">
        <w:trPr>
          <w:cantSplit/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Пайдалануға берілгені</w:t>
            </w:r>
            <w:r w:rsidRPr="004272A3">
              <w:rPr>
                <w:rFonts w:ascii="Calibri" w:hAnsi="Calibri" w:cs="Calibri"/>
                <w:szCs w:val="16"/>
              </w:rPr>
              <w:br/>
              <w:t>Введено в эксплуатацию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56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барлық меншік нысанындағы кәсіпорындар мен ұйымдар және жеке құрылыс салушыларды қоса</w:t>
            </w:r>
            <w:r w:rsidRPr="004272A3">
              <w:rPr>
                <w:rFonts w:ascii="Calibri" w:hAnsi="Calibri" w:cs="Calibri"/>
                <w:szCs w:val="16"/>
              </w:rPr>
              <w:br/>
              <w:t>предприятиями и организациями всех форм собственности, включая индивидуальных застройщиков</w:t>
            </w:r>
          </w:p>
        </w:tc>
        <w:tc>
          <w:tcPr>
            <w:tcW w:w="5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оның ішінде</w:t>
            </w:r>
            <w:r w:rsidRPr="004272A3">
              <w:rPr>
                <w:rFonts w:ascii="Calibri" w:hAnsi="Calibri" w:cs="Calibri"/>
                <w:szCs w:val="16"/>
              </w:rPr>
              <w:br/>
              <w:t>в том числе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56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мемлекеттік</w:t>
            </w:r>
            <w:r w:rsidRPr="004272A3">
              <w:rPr>
                <w:rFonts w:ascii="Calibri" w:hAnsi="Calibri" w:cs="Calibri"/>
                <w:szCs w:val="16"/>
              </w:rPr>
              <w:br/>
              <w:t>государственными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жеке</w:t>
            </w:r>
            <w:r w:rsidRPr="004272A3">
              <w:rPr>
                <w:rFonts w:ascii="Calibri" w:hAnsi="Calibri" w:cs="Calibri"/>
                <w:szCs w:val="16"/>
              </w:rPr>
              <w:br/>
              <w:t>частными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одан</w:t>
            </w:r>
          </w:p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из них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шетелдік</w:t>
            </w:r>
            <w:r w:rsidRPr="004272A3">
              <w:rPr>
                <w:rFonts w:ascii="Calibri" w:hAnsi="Calibri" w:cs="Calibri"/>
                <w:szCs w:val="16"/>
              </w:rPr>
              <w:br/>
              <w:t>иностранными</w:t>
            </w:r>
          </w:p>
        </w:tc>
      </w:tr>
      <w:tr w:rsidR="00C8447F" w:rsidRPr="004272A3" w:rsidTr="00D34F08">
        <w:trPr>
          <w:cantSplit/>
          <w:trHeight w:val="57"/>
        </w:trPr>
        <w:tc>
          <w:tcPr>
            <w:tcW w:w="5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халықпен</w:t>
            </w:r>
          </w:p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населением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8447F" w:rsidRPr="004272A3" w:rsidTr="00D34F08">
        <w:trPr>
          <w:cantSplit/>
          <w:trHeight w:val="186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6 409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1 088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5 112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2 973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209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6 531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832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5 441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3 570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258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6</w:t>
            </w: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742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1 092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5</w:t>
            </w: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466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3 339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18</w:t>
            </w: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5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2013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6 844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1 242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5 397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3 587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205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2014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7 516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1 385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5 879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3 785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252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8 940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1 446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7 381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4 400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113</w:t>
            </w:r>
          </w:p>
        </w:tc>
      </w:tr>
      <w:tr w:rsidR="00C8447F" w:rsidRPr="004272A3" w:rsidTr="00D34F08">
        <w:trPr>
          <w:cantSplit/>
          <w:trHeight w:val="80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10513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1021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9169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5201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322</w:t>
            </w:r>
          </w:p>
        </w:tc>
      </w:tr>
      <w:tr w:rsidR="00C8447F" w:rsidRPr="004272A3" w:rsidTr="00D34F08">
        <w:trPr>
          <w:cantSplit/>
          <w:trHeight w:val="170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11168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1595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9368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4322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205</w:t>
            </w:r>
          </w:p>
        </w:tc>
      </w:tr>
      <w:tr w:rsidR="00C8447F" w:rsidRPr="004272A3" w:rsidTr="00D34F08">
        <w:trPr>
          <w:cantSplit/>
          <w:trHeight w:val="170"/>
        </w:trPr>
        <w:tc>
          <w:tcPr>
            <w:tcW w:w="56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2018</w:t>
            </w:r>
          </w:p>
        </w:tc>
        <w:tc>
          <w:tcPr>
            <w:tcW w:w="446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12 521</w:t>
            </w:r>
          </w:p>
        </w:tc>
        <w:tc>
          <w:tcPr>
            <w:tcW w:w="1490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1 614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10 622</w:t>
            </w:r>
          </w:p>
        </w:tc>
        <w:tc>
          <w:tcPr>
            <w:tcW w:w="1275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5 877</w:t>
            </w:r>
          </w:p>
        </w:tc>
        <w:tc>
          <w:tcPr>
            <w:tcW w:w="1274" w:type="dxa"/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  <w:lang w:val="en-US"/>
              </w:rPr>
              <w:t>285</w:t>
            </w:r>
          </w:p>
        </w:tc>
      </w:tr>
      <w:tr w:rsidR="00C8447F" w:rsidRPr="004272A3" w:rsidTr="00D34F08">
        <w:trPr>
          <w:cantSplit/>
          <w:trHeight w:val="170"/>
        </w:trPr>
        <w:tc>
          <w:tcPr>
            <w:tcW w:w="569" w:type="dxa"/>
            <w:tcBorders>
              <w:bottom w:val="single" w:sz="4" w:space="0" w:color="auto"/>
            </w:tcBorders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13 126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1 687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11 237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6 500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5"/>
              <w:spacing w:before="0" w:after="0"/>
              <w:ind w:left="0" w:firstLine="0"/>
              <w:jc w:val="right"/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color w:val="auto"/>
                <w:sz w:val="16"/>
                <w:szCs w:val="16"/>
              </w:rPr>
              <w:t>202</w:t>
            </w:r>
          </w:p>
        </w:tc>
      </w:tr>
    </w:tbl>
    <w:p w:rsidR="00C8447F" w:rsidRPr="004272A3" w:rsidRDefault="00C8447F" w:rsidP="00C8447F">
      <w:pPr>
        <w:pStyle w:val="a9"/>
        <w:spacing w:before="60" w:after="60"/>
        <w:ind w:firstLine="0"/>
        <w:rPr>
          <w:rFonts w:ascii="Calibri" w:hAnsi="Calibri" w:cs="Calibri"/>
          <w:lang w:val="kk-KZ"/>
        </w:rPr>
      </w:pPr>
    </w:p>
    <w:p w:rsidR="00C8447F" w:rsidRPr="004272A3" w:rsidRDefault="00C8447F" w:rsidP="00C8447F">
      <w:pPr>
        <w:pStyle w:val="a9"/>
        <w:spacing w:before="0" w:after="6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11.4</w:t>
      </w:r>
      <w:r w:rsidRPr="004272A3">
        <w:rPr>
          <w:rFonts w:ascii="Calibri" w:hAnsi="Calibri" w:cs="Calibri"/>
          <w:lang w:val="kk-KZ"/>
        </w:rPr>
        <w:t>7</w:t>
      </w:r>
      <w:r w:rsidRPr="004272A3">
        <w:rPr>
          <w:rFonts w:ascii="Calibri" w:hAnsi="Calibri" w:cs="Calibri"/>
        </w:rPr>
        <w:t xml:space="preserve"> Пайдалануға берілген тұрғын үйлердегі пәтерлер саны</w:t>
      </w:r>
      <w:r w:rsidRPr="004272A3">
        <w:rPr>
          <w:rFonts w:ascii="Calibri" w:hAnsi="Calibri" w:cs="Calibri"/>
        </w:rPr>
        <w:br/>
        <w:t>Количество квартир во введенных в эксплуатацию жилых домах</w:t>
      </w:r>
    </w:p>
    <w:p w:rsidR="00C8447F" w:rsidRPr="004272A3" w:rsidRDefault="00C8447F" w:rsidP="00C8447F">
      <w:pPr>
        <w:pStyle w:val="a9"/>
        <w:spacing w:before="120" w:after="0"/>
        <w:ind w:firstLine="0"/>
        <w:jc w:val="both"/>
        <w:rPr>
          <w:rFonts w:ascii="Calibri" w:hAnsi="Calibri" w:cs="Calibri"/>
          <w:b w:val="0"/>
          <w:sz w:val="16"/>
          <w:szCs w:val="16"/>
        </w:rPr>
      </w:pPr>
      <w:r w:rsidRPr="004272A3">
        <w:rPr>
          <w:rFonts w:ascii="Calibri" w:hAnsi="Calibri" w:cs="Calibri"/>
          <w:b w:val="0"/>
          <w:sz w:val="16"/>
          <w:szCs w:val="16"/>
        </w:rPr>
        <w:t>мың бірлік</w:t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  <w:t>тыс. единиц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276"/>
        <w:gridCol w:w="850"/>
        <w:gridCol w:w="1134"/>
        <w:gridCol w:w="1134"/>
      </w:tblGrid>
      <w:tr w:rsidR="00C8447F" w:rsidRPr="004272A3" w:rsidTr="00D34F08">
        <w:trPr>
          <w:cantSplit/>
          <w:trHeight w:val="23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Пәтерлер саны</w:t>
            </w:r>
            <w:r w:rsidRPr="004272A3">
              <w:rPr>
                <w:rFonts w:ascii="Calibri" w:hAnsi="Calibri" w:cs="Calibri"/>
                <w:szCs w:val="16"/>
              </w:rPr>
              <w:br/>
              <w:t>Количество квартир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барлық меншік нысанындағы кәсіпорындар мен ұйымдар және жеке құрылыс салушыларды қоса</w:t>
            </w:r>
            <w:r w:rsidRPr="004272A3">
              <w:rPr>
                <w:rFonts w:ascii="Calibri" w:hAnsi="Calibri" w:cs="Calibri"/>
                <w:szCs w:val="16"/>
              </w:rPr>
              <w:br/>
              <w:t>предприятиями и организациями всех форм собственности, включая индивидуальных застройщиков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оның ішінде</w:t>
            </w:r>
            <w:r w:rsidRPr="004272A3">
              <w:rPr>
                <w:rFonts w:ascii="Calibri" w:hAnsi="Calibri" w:cs="Calibri"/>
                <w:szCs w:val="16"/>
              </w:rPr>
              <w:br/>
              <w:t>в том числе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мемлекеттік</w:t>
            </w:r>
            <w:r w:rsidRPr="004272A3">
              <w:rPr>
                <w:rFonts w:ascii="Calibri" w:hAnsi="Calibri" w:cs="Calibri"/>
                <w:szCs w:val="16"/>
              </w:rPr>
              <w:br/>
              <w:t>государственными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жеке</w:t>
            </w:r>
            <w:r w:rsidRPr="004272A3">
              <w:rPr>
                <w:rFonts w:ascii="Calibri" w:hAnsi="Calibri" w:cs="Calibri"/>
                <w:szCs w:val="16"/>
              </w:rPr>
              <w:br/>
              <w:t>частными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одан</w:t>
            </w:r>
          </w:p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из них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7"/>
              <w:jc w:val="center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шетелдік</w:t>
            </w:r>
          </w:p>
          <w:p w:rsidR="00C8447F" w:rsidRPr="004272A3" w:rsidRDefault="00C8447F" w:rsidP="00D34F08">
            <w:pPr>
              <w:pStyle w:val="a7"/>
              <w:jc w:val="center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иностранными</w:t>
            </w:r>
          </w:p>
        </w:tc>
      </w:tr>
      <w:tr w:rsidR="00C8447F" w:rsidRPr="004272A3" w:rsidTr="00D34F08">
        <w:trPr>
          <w:cantSplit/>
          <w:trHeight w:val="28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халықпен</w:t>
            </w:r>
          </w:p>
          <w:p w:rsidR="00C8447F" w:rsidRPr="004272A3" w:rsidRDefault="00C8447F" w:rsidP="00D34F08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населением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47F" w:rsidRPr="004272A3" w:rsidRDefault="00C8447F" w:rsidP="00D34F0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8447F" w:rsidRPr="004272A3" w:rsidTr="00D34F08">
        <w:trPr>
          <w:cantSplit/>
          <w:trHeight w:val="186"/>
        </w:trPr>
        <w:tc>
          <w:tcPr>
            <w:tcW w:w="709" w:type="dxa"/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szCs w:val="16"/>
              </w:rPr>
              <w:t>54,7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12,6</w:t>
            </w:r>
          </w:p>
        </w:tc>
        <w:tc>
          <w:tcPr>
            <w:tcW w:w="850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  <w:t>40,6</w:t>
            </w:r>
          </w:p>
        </w:tc>
        <w:tc>
          <w:tcPr>
            <w:tcW w:w="1134" w:type="dxa"/>
            <w:vAlign w:val="center"/>
          </w:tcPr>
          <w:p w:rsidR="00C8447F" w:rsidRPr="004272A3" w:rsidRDefault="00C8447F" w:rsidP="00D34F08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20,5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  <w:t>1,5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2011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55,0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9,8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42,8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24,3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  <w:t>2,4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2012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58,5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13,4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44,1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23,4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  <w:t>1,0</w:t>
            </w:r>
          </w:p>
        </w:tc>
      </w:tr>
      <w:tr w:rsidR="00C8447F" w:rsidRPr="004272A3" w:rsidTr="00D34F08">
        <w:trPr>
          <w:cantSplit/>
          <w:trHeight w:val="80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2013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58,5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15,4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41,6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24,4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kk-KZ"/>
              </w:rPr>
              <w:t>1,5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2014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63,7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16,1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45,9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26,5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78,7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16,1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61,8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32,1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</w:tr>
      <w:tr w:rsidR="00C8447F" w:rsidRPr="004272A3" w:rsidTr="00D34F08">
        <w:trPr>
          <w:cantSplit/>
          <w:trHeight w:val="186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89,3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12,5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74,5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35,8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2,0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100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18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7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80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27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7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709" w:type="dxa"/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5103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113,5</w:t>
            </w:r>
          </w:p>
        </w:tc>
        <w:tc>
          <w:tcPr>
            <w:tcW w:w="1276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19,5</w:t>
            </w:r>
          </w:p>
        </w:tc>
        <w:tc>
          <w:tcPr>
            <w:tcW w:w="850" w:type="dxa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91,0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38,9</w:t>
            </w:r>
          </w:p>
        </w:tc>
        <w:tc>
          <w:tcPr>
            <w:tcW w:w="1134" w:type="dxa"/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3,0</w:t>
            </w:r>
          </w:p>
        </w:tc>
      </w:tr>
      <w:tr w:rsidR="00C8447F" w:rsidRPr="004272A3" w:rsidTr="00D34F08">
        <w:trPr>
          <w:cantSplit/>
          <w:trHeight w:val="70"/>
        </w:trPr>
        <w:tc>
          <w:tcPr>
            <w:tcW w:w="709" w:type="dxa"/>
            <w:tcBorders>
              <w:bottom w:val="single" w:sz="4" w:space="0" w:color="auto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  <w:t>2019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115,3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91,3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1,7</w:t>
            </w:r>
          </w:p>
        </w:tc>
      </w:tr>
    </w:tbl>
    <w:p w:rsidR="00C8447F" w:rsidRPr="004272A3" w:rsidRDefault="00C8447F" w:rsidP="00C8447F">
      <w:pPr>
        <w:pStyle w:val="6"/>
        <w:spacing w:after="240"/>
        <w:rPr>
          <w:rFonts w:ascii="Calibri" w:hAnsi="Calibri" w:cs="Calibri"/>
          <w:color w:val="auto"/>
          <w:sz w:val="16"/>
          <w:szCs w:val="16"/>
        </w:rPr>
      </w:pPr>
      <w:r w:rsidRPr="004272A3">
        <w:rPr>
          <w:rFonts w:ascii="Calibri" w:hAnsi="Calibri" w:cs="Calibri"/>
          <w:color w:val="auto"/>
          <w:sz w:val="20"/>
          <w:lang w:val="kk-KZ"/>
        </w:rPr>
        <w:t>11</w:t>
      </w:r>
      <w:r w:rsidRPr="004272A3">
        <w:rPr>
          <w:rFonts w:ascii="Calibri" w:hAnsi="Calibri" w:cs="Calibri"/>
          <w:color w:val="auto"/>
          <w:sz w:val="20"/>
        </w:rPr>
        <w:t>.</w:t>
      </w:r>
      <w:r w:rsidRPr="004272A3">
        <w:rPr>
          <w:rFonts w:ascii="Calibri" w:hAnsi="Calibri" w:cs="Calibri"/>
          <w:color w:val="auto"/>
          <w:sz w:val="20"/>
          <w:lang w:val="kk-KZ"/>
        </w:rPr>
        <w:t>48</w:t>
      </w:r>
      <w:r w:rsidRPr="004272A3">
        <w:rPr>
          <w:rFonts w:ascii="Calibri" w:hAnsi="Calibri" w:cs="Calibri"/>
          <w:color w:val="auto"/>
          <w:sz w:val="20"/>
        </w:rPr>
        <w:t xml:space="preserve"> </w:t>
      </w:r>
      <w:proofErr w:type="spellStart"/>
      <w:r w:rsidRPr="004272A3">
        <w:rPr>
          <w:rFonts w:ascii="Calibri" w:hAnsi="Calibri" w:cs="Calibri"/>
          <w:color w:val="auto"/>
          <w:sz w:val="20"/>
        </w:rPr>
        <w:t>Білім</w:t>
      </w:r>
      <w:proofErr w:type="spellEnd"/>
      <w:r w:rsidRPr="004272A3">
        <w:rPr>
          <w:rFonts w:ascii="Calibri" w:hAnsi="Calibri" w:cs="Calibri"/>
          <w:color w:val="auto"/>
          <w:sz w:val="20"/>
        </w:rPr>
        <w:t xml:space="preserve"> беру </w:t>
      </w:r>
      <w:proofErr w:type="spellStart"/>
      <w:r w:rsidRPr="004272A3">
        <w:rPr>
          <w:rFonts w:ascii="Calibri" w:hAnsi="Calibri" w:cs="Calibri"/>
          <w:color w:val="auto"/>
          <w:sz w:val="20"/>
        </w:rPr>
        <w:t>және</w:t>
      </w:r>
      <w:proofErr w:type="spellEnd"/>
      <w:r w:rsidRPr="004272A3">
        <w:rPr>
          <w:rFonts w:ascii="Calibri" w:hAnsi="Calibri" w:cs="Calibri"/>
          <w:color w:val="auto"/>
          <w:sz w:val="20"/>
        </w:rPr>
        <w:t xml:space="preserve"> </w:t>
      </w:r>
      <w:proofErr w:type="spellStart"/>
      <w:r w:rsidRPr="004272A3">
        <w:rPr>
          <w:rFonts w:ascii="Calibri" w:hAnsi="Calibri" w:cs="Calibri"/>
          <w:color w:val="auto"/>
          <w:sz w:val="20"/>
        </w:rPr>
        <w:t>дансаулық</w:t>
      </w:r>
      <w:proofErr w:type="spellEnd"/>
      <w:r w:rsidRPr="004272A3">
        <w:rPr>
          <w:rFonts w:ascii="Calibri" w:hAnsi="Calibri" w:cs="Calibri"/>
          <w:color w:val="auto"/>
          <w:sz w:val="20"/>
        </w:rPr>
        <w:t xml:space="preserve"> </w:t>
      </w:r>
      <w:proofErr w:type="spellStart"/>
      <w:r w:rsidRPr="004272A3">
        <w:rPr>
          <w:rFonts w:ascii="Calibri" w:hAnsi="Calibri" w:cs="Calibri"/>
          <w:color w:val="auto"/>
          <w:sz w:val="20"/>
        </w:rPr>
        <w:t>сақтау</w:t>
      </w:r>
      <w:proofErr w:type="spellEnd"/>
      <w:r w:rsidRPr="004272A3">
        <w:rPr>
          <w:rFonts w:ascii="Calibri" w:hAnsi="Calibri" w:cs="Calibri"/>
          <w:color w:val="auto"/>
          <w:sz w:val="20"/>
        </w:rPr>
        <w:t xml:space="preserve"> </w:t>
      </w:r>
      <w:proofErr w:type="spellStart"/>
      <w:r w:rsidRPr="004272A3">
        <w:rPr>
          <w:rFonts w:ascii="Calibri" w:hAnsi="Calibri" w:cs="Calibri"/>
          <w:color w:val="auto"/>
          <w:sz w:val="20"/>
        </w:rPr>
        <w:t>объектілерін</w:t>
      </w:r>
      <w:proofErr w:type="spellEnd"/>
      <w:r w:rsidRPr="004272A3">
        <w:rPr>
          <w:rFonts w:ascii="Calibri" w:hAnsi="Calibri" w:cs="Calibri"/>
          <w:color w:val="auto"/>
          <w:sz w:val="20"/>
        </w:rPr>
        <w:t xml:space="preserve"> </w:t>
      </w:r>
      <w:proofErr w:type="spellStart"/>
      <w:r w:rsidRPr="004272A3">
        <w:rPr>
          <w:rFonts w:ascii="Calibri" w:hAnsi="Calibri" w:cs="Calibri"/>
          <w:color w:val="auto"/>
          <w:sz w:val="20"/>
        </w:rPr>
        <w:t>пайдалануға</w:t>
      </w:r>
      <w:proofErr w:type="spellEnd"/>
      <w:r w:rsidRPr="004272A3">
        <w:rPr>
          <w:rFonts w:ascii="Calibri" w:hAnsi="Calibri" w:cs="Calibri"/>
          <w:color w:val="auto"/>
          <w:sz w:val="20"/>
        </w:rPr>
        <w:t xml:space="preserve"> беру</w:t>
      </w:r>
      <w:r w:rsidRPr="004272A3">
        <w:rPr>
          <w:rFonts w:ascii="Calibri" w:hAnsi="Calibri" w:cs="Calibri"/>
          <w:color w:val="auto"/>
          <w:sz w:val="20"/>
          <w:lang w:val="kk-KZ"/>
        </w:rPr>
        <w:br/>
      </w:r>
      <w:r w:rsidRPr="004272A3">
        <w:rPr>
          <w:rFonts w:ascii="Calibri" w:hAnsi="Calibri" w:cs="Calibri"/>
          <w:color w:val="auto"/>
          <w:sz w:val="20"/>
        </w:rPr>
        <w:t>Ввод в эксплуатацию объектов образования и здравоохранения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2410"/>
        <w:gridCol w:w="1914"/>
        <w:gridCol w:w="2905"/>
      </w:tblGrid>
      <w:tr w:rsidR="00C8447F" w:rsidRPr="004272A3" w:rsidTr="00D34F08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Мектепке дейінгі мекемелер, орын</w:t>
            </w:r>
          </w:p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Дошкольные учреждения,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Жалпы білім беретін мектептер, оқушы орны</w:t>
            </w:r>
          </w:p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Общеобразовательные школы, ученических мест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Ауруханалар, төсек</w:t>
            </w:r>
          </w:p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Больницы, коек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Амбулаториялық-емханалық мекемелер, ауысымда келіп-кету</w:t>
            </w:r>
          </w:p>
          <w:p w:rsidR="00C8447F" w:rsidRPr="004272A3" w:rsidRDefault="00C8447F" w:rsidP="00D34F08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Амбулаторно-поликлинические учреждения, посещений в смену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447F" w:rsidRPr="004272A3" w:rsidRDefault="00C8447F" w:rsidP="00D34F08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8 424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1fa"/>
              <w:jc w:val="right"/>
              <w:rPr>
                <w:rStyle w:val="afffd"/>
                <w:rFonts w:ascii="Calibri" w:hAnsi="Calibri" w:cs="Calibri"/>
                <w:sz w:val="16"/>
                <w:szCs w:val="16"/>
              </w:rPr>
            </w:pPr>
            <w:r w:rsidRPr="004272A3">
              <w:rPr>
                <w:rStyle w:val="afffd"/>
                <w:rFonts w:ascii="Calibri" w:hAnsi="Calibri" w:cs="Calibri"/>
                <w:sz w:val="16"/>
                <w:szCs w:val="16"/>
              </w:rPr>
              <w:t>52 836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3 435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5"/>
              <w:spacing w:before="0" w:after="0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6 816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17 872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1fa"/>
              <w:jc w:val="right"/>
              <w:rPr>
                <w:rStyle w:val="afffd"/>
                <w:rFonts w:ascii="Calibri" w:hAnsi="Calibri" w:cs="Calibri"/>
                <w:sz w:val="16"/>
                <w:szCs w:val="16"/>
              </w:rPr>
            </w:pPr>
            <w:r w:rsidRPr="004272A3">
              <w:rPr>
                <w:rStyle w:val="afffd"/>
                <w:rFonts w:ascii="Calibri" w:hAnsi="Calibri" w:cs="Calibri"/>
                <w:sz w:val="16"/>
                <w:szCs w:val="16"/>
              </w:rPr>
              <w:t>25 393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  <w:szCs w:val="16"/>
              </w:rPr>
              <w:t>2 740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7 078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16 020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napToGrid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szCs w:val="16"/>
                <w:lang w:val="en-US"/>
              </w:rPr>
              <w:t>50 485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 w:val="16"/>
                <w:szCs w:val="16"/>
              </w:rPr>
              <w:t>2 300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5 884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  <w:lang w:val="en-US"/>
              </w:rPr>
              <w:t>14 204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46 802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napToGrid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szCs w:val="16"/>
                <w:lang w:val="en-US"/>
              </w:rPr>
              <w:t>850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napToGrid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szCs w:val="16"/>
                <w:lang w:val="en-US"/>
              </w:rPr>
              <w:t>9 697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17 559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52 591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1 473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8 125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19 120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52 414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1 300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5 185</w:t>
            </w:r>
          </w:p>
        </w:tc>
      </w:tr>
      <w:tr w:rsidR="00C8447F" w:rsidRPr="004272A3" w:rsidTr="00D34F08"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13 802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34 873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1280</w:t>
            </w:r>
          </w:p>
        </w:tc>
        <w:tc>
          <w:tcPr>
            <w:tcW w:w="2905" w:type="dxa"/>
            <w:tcBorders>
              <w:top w:val="nil"/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3 315</w:t>
            </w:r>
          </w:p>
        </w:tc>
      </w:tr>
      <w:tr w:rsidR="00C8447F" w:rsidRPr="004272A3" w:rsidTr="00D34F08">
        <w:tc>
          <w:tcPr>
            <w:tcW w:w="851" w:type="dxa"/>
            <w:tcBorders>
              <w:left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7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739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52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291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212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955</w:t>
            </w:r>
          </w:p>
        </w:tc>
      </w:tr>
      <w:tr w:rsidR="00C8447F" w:rsidRPr="004272A3" w:rsidTr="00D34F08">
        <w:tc>
          <w:tcPr>
            <w:tcW w:w="851" w:type="dxa"/>
            <w:tcBorders>
              <w:left w:val="nil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12 812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51 619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1 000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C8447F" w:rsidRPr="004272A3" w:rsidRDefault="00C8447F" w:rsidP="00D34F08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1 960</w:t>
            </w:r>
          </w:p>
        </w:tc>
      </w:tr>
      <w:tr w:rsidR="00C8447F" w:rsidRPr="004272A3" w:rsidTr="00D34F08"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:rsidR="00C8447F" w:rsidRPr="004272A3" w:rsidRDefault="00C8447F" w:rsidP="00D34F08">
            <w:pPr>
              <w:pStyle w:val="22"/>
              <w:spacing w:before="0" w:after="0"/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 w:val="0"/>
                <w:sz w:val="16"/>
                <w:szCs w:val="16"/>
                <w:lang w:val="kk-KZ"/>
              </w:rPr>
              <w:t>2019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8 431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33 358</w:t>
            </w:r>
          </w:p>
        </w:tc>
        <w:tc>
          <w:tcPr>
            <w:tcW w:w="1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 605</w:t>
            </w:r>
          </w:p>
        </w:tc>
        <w:tc>
          <w:tcPr>
            <w:tcW w:w="29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447F" w:rsidRPr="004272A3" w:rsidRDefault="00C8447F" w:rsidP="00D34F08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  4 445</w:t>
            </w:r>
          </w:p>
        </w:tc>
      </w:tr>
    </w:tbl>
    <w:p w:rsidR="003E670C" w:rsidRPr="004272A3" w:rsidRDefault="003E670C" w:rsidP="003E670C">
      <w:pPr>
        <w:pStyle w:val="21"/>
        <w:spacing w:after="0"/>
        <w:rPr>
          <w:rFonts w:ascii="Calibri" w:hAnsi="Calibri" w:cs="Calibri"/>
          <w:sz w:val="24"/>
          <w:szCs w:val="24"/>
          <w:lang w:val="kk-KZ"/>
        </w:rPr>
      </w:pPr>
      <w:proofErr w:type="spellStart"/>
      <w:r w:rsidRPr="004272A3">
        <w:rPr>
          <w:rFonts w:ascii="Calibri" w:hAnsi="Calibri" w:cs="Calibri"/>
          <w:sz w:val="24"/>
          <w:szCs w:val="24"/>
        </w:rPr>
        <w:t>Көлік</w:t>
      </w:r>
      <w:proofErr w:type="spellEnd"/>
      <w:r w:rsidR="00621315" w:rsidRPr="004272A3">
        <w:rPr>
          <w:rFonts w:ascii="Calibri" w:hAnsi="Calibri" w:cs="Calibri"/>
          <w:sz w:val="24"/>
          <w:szCs w:val="24"/>
          <w:lang w:val="kk-KZ"/>
        </w:rPr>
        <w:t xml:space="preserve"> </w:t>
      </w:r>
      <w:r w:rsidR="00B70EE5" w:rsidRPr="004272A3">
        <w:rPr>
          <w:rFonts w:ascii="Calibri" w:hAnsi="Calibri" w:cs="Calibri"/>
          <w:sz w:val="24"/>
          <w:szCs w:val="24"/>
          <w:lang w:val="kk-KZ"/>
        </w:rPr>
        <w:t>статистикасы</w:t>
      </w:r>
      <w:r w:rsidRPr="004272A3">
        <w:rPr>
          <w:rFonts w:ascii="Calibri" w:hAnsi="Calibri" w:cs="Calibri"/>
          <w:sz w:val="24"/>
          <w:szCs w:val="24"/>
        </w:rPr>
        <w:br/>
      </w:r>
      <w:r w:rsidR="00B70EE5" w:rsidRPr="004272A3">
        <w:rPr>
          <w:rFonts w:ascii="Calibri" w:hAnsi="Calibri" w:cs="Calibri"/>
          <w:sz w:val="24"/>
          <w:szCs w:val="24"/>
          <w:lang w:val="kk-KZ"/>
        </w:rPr>
        <w:t>Статистика т</w:t>
      </w:r>
      <w:proofErr w:type="spellStart"/>
      <w:r w:rsidRPr="004272A3">
        <w:rPr>
          <w:rFonts w:ascii="Calibri" w:hAnsi="Calibri" w:cs="Calibri"/>
          <w:sz w:val="24"/>
          <w:szCs w:val="24"/>
        </w:rPr>
        <w:t>ранспорт</w:t>
      </w:r>
      <w:proofErr w:type="spellEnd"/>
      <w:r w:rsidR="00B70EE5" w:rsidRPr="004272A3">
        <w:rPr>
          <w:rFonts w:ascii="Calibri" w:hAnsi="Calibri" w:cs="Calibri"/>
          <w:sz w:val="24"/>
          <w:szCs w:val="24"/>
          <w:lang w:val="kk-KZ"/>
        </w:rPr>
        <w:t>а</w:t>
      </w:r>
    </w:p>
    <w:p w:rsidR="003E670C" w:rsidRPr="004272A3" w:rsidRDefault="003E670C" w:rsidP="003E670C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49</w:t>
      </w:r>
      <w:r w:rsidRPr="004272A3">
        <w:rPr>
          <w:rFonts w:ascii="Calibri" w:hAnsi="Calibri" w:cs="Calibri"/>
        </w:rPr>
        <w:t xml:space="preserve"> Көліктің жылжымалы құрамының нақты бары</w:t>
      </w:r>
      <w:r w:rsidRPr="004272A3">
        <w:rPr>
          <w:rFonts w:ascii="Calibri" w:hAnsi="Calibri" w:cs="Calibri"/>
        </w:rPr>
        <w:br/>
        <w:t>Наличие подвижного состава транспорта</w:t>
      </w:r>
    </w:p>
    <w:p w:rsidR="003E670C" w:rsidRPr="004272A3" w:rsidRDefault="003E670C" w:rsidP="003E670C">
      <w:pPr>
        <w:pStyle w:val="a5"/>
        <w:spacing w:after="0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жыл соңына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ab/>
      </w:r>
      <w:r w:rsidRPr="004272A3">
        <w:rPr>
          <w:rFonts w:ascii="Calibri" w:hAnsi="Calibri" w:cs="Calibri"/>
          <w:szCs w:val="16"/>
          <w:lang w:val="kk-KZ"/>
        </w:rPr>
        <w:tab/>
        <w:t xml:space="preserve">                 </w:t>
      </w:r>
      <w:r w:rsidRPr="004272A3">
        <w:rPr>
          <w:rFonts w:ascii="Calibri" w:hAnsi="Calibri" w:cs="Calibri"/>
          <w:szCs w:val="16"/>
        </w:rPr>
        <w:t>на конец года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59"/>
      </w:tblGrid>
      <w:tr w:rsidR="003E670C" w:rsidRPr="004272A3" w:rsidTr="00E019AF">
        <w:trPr>
          <w:cantSplit/>
          <w:trHeight w:val="2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E670C" w:rsidRPr="004272A3" w:rsidTr="00E019AF">
        <w:trPr>
          <w:cantSplit/>
          <w:trHeight w:val="204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Жүк автомобильдері, мың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397,6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414,0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428,9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450,2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434,7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Грузовые автомобили, тыс.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Автобустар, мың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94,0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98,4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97,3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101,0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99,0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Автобусы, тыс.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Троллейбустар,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280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193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229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312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234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Троллейбусы,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Трамвайлар,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240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231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221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220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Трамваи,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Жеңіл автомобильдер, мың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3 087,6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3 553,8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642,8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678,3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4 000,1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Легковые автомобили, тыс.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Өзен кемелері, бірлік 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158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ind w:left="-2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148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ind w:left="-2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152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ind w:left="-26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151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ind w:left="-26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142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Речные суда, единиц 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Stlb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Stlb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Stlb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Stlb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в том числе: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ind w:left="284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жүк кемелері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134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124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125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117</w:t>
            </w:r>
          </w:p>
        </w:tc>
        <w:tc>
          <w:tcPr>
            <w:tcW w:w="3259" w:type="dxa"/>
            <w:vAlign w:val="bottom"/>
          </w:tcPr>
          <w:p w:rsidR="003E670C" w:rsidRPr="004272A3" w:rsidRDefault="003E670C" w:rsidP="00E019AF">
            <w:pPr>
              <w:pStyle w:val="a7"/>
              <w:ind w:left="258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грузовые 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ind w:left="284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жолаушы және жүк жолаушы кемелері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25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ind w:left="258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пассажирские и грузопассажирские</w:t>
            </w:r>
          </w:p>
        </w:tc>
      </w:tr>
    </w:tbl>
    <w:p w:rsidR="003E670C" w:rsidRPr="004272A3" w:rsidRDefault="003E670C" w:rsidP="003E670C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  <w:szCs w:val="16"/>
        </w:rPr>
      </w:pPr>
      <w:r w:rsidRPr="004272A3">
        <w:rPr>
          <w:rFonts w:ascii="Calibri" w:hAnsi="Calibri" w:cs="Calibri"/>
          <w:b w:val="0"/>
          <w:sz w:val="16"/>
          <w:szCs w:val="16"/>
          <w:lang w:val="kk-KZ"/>
        </w:rPr>
        <w:t>Ж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               П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родолжение</w:t>
      </w:r>
      <w:proofErr w:type="spellEnd"/>
    </w:p>
    <w:tbl>
      <w:tblPr>
        <w:tblW w:w="1020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60"/>
      </w:tblGrid>
      <w:tr w:rsidR="003E670C" w:rsidRPr="004272A3" w:rsidTr="00E019AF">
        <w:trPr>
          <w:cantSplit/>
          <w:trHeight w:val="2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E670C" w:rsidRPr="004272A3" w:rsidTr="00E019AF">
        <w:trPr>
          <w:cantSplit/>
          <w:trHeight w:val="112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Жүк автомобильдері, мың бірлік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443,2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439,2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440,6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404,8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461,8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Грузовые автомобили, тыс. единиц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1)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Автобустар, мың бірлік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97,7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98,7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90,4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89,3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86,6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Автобусы, тыс. единиц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1)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Троллейбустар,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x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Троллейбусы,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Трамвайлар, бірлік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208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170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147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Трамваи, единиц</w:t>
            </w:r>
          </w:p>
        </w:tc>
      </w:tr>
      <w:tr w:rsidR="003E670C" w:rsidRPr="004272A3" w:rsidTr="00E019AF">
        <w:trPr>
          <w:cantSplit/>
          <w:trHeight w:val="63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Жеңіл автомобильдер, мың бірлік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3 856,5</w:t>
            </w:r>
            <w:r w:rsidRPr="004272A3">
              <w:rPr>
                <w:rFonts w:ascii="Calibri" w:hAnsi="Calibr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3 845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,</w:t>
            </w: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3</w:t>
            </w:r>
            <w:r w:rsidRPr="004272A3">
              <w:rPr>
                <w:rFonts w:ascii="Calibri" w:hAnsi="Calibr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3 851,5</w:t>
            </w:r>
            <w:r w:rsidRPr="004272A3">
              <w:rPr>
                <w:rFonts w:ascii="Calibri" w:hAnsi="Calibr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3 848,0</w:t>
            </w:r>
            <w:r w:rsidRPr="004272A3">
              <w:rPr>
                <w:rFonts w:ascii="Calibri" w:hAnsi="Calibr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3 776,9</w:t>
            </w:r>
            <w:r w:rsidRPr="004272A3">
              <w:rPr>
                <w:rFonts w:ascii="Calibri" w:hAnsi="Calibr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Легковые автомобили, тыс. единиц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1)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Өзен кемелері, бірлік 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141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179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171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160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ind w:left="-26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155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Речные суда, единиц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Stlb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ind w:left="113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в том числе: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vAlign w:val="bottom"/>
          </w:tcPr>
          <w:p w:rsidR="003E670C" w:rsidRPr="004272A3" w:rsidRDefault="003E670C" w:rsidP="00E019AF">
            <w:pPr>
              <w:pStyle w:val="a7"/>
              <w:ind w:left="284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жүк кемелері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116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152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150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133</w:t>
            </w:r>
          </w:p>
        </w:tc>
        <w:tc>
          <w:tcPr>
            <w:tcW w:w="709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133</w:t>
            </w:r>
          </w:p>
        </w:tc>
        <w:tc>
          <w:tcPr>
            <w:tcW w:w="3260" w:type="dxa"/>
            <w:vAlign w:val="bottom"/>
          </w:tcPr>
          <w:p w:rsidR="003E670C" w:rsidRPr="004272A3" w:rsidRDefault="003E670C" w:rsidP="00E019AF">
            <w:pPr>
              <w:pStyle w:val="a7"/>
              <w:ind w:left="254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грузовые 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ind w:left="284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жолаушы және жүк жолаушы кемелері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22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ind w:left="254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пассажирские и грузопассажирские</w:t>
            </w:r>
          </w:p>
        </w:tc>
      </w:tr>
    </w:tbl>
    <w:p w:rsidR="003E670C" w:rsidRPr="004272A3" w:rsidRDefault="003E670C" w:rsidP="003E670C">
      <w:pPr>
        <w:pStyle w:val="a4"/>
        <w:widowControl w:val="0"/>
        <w:spacing w:before="0"/>
        <w:ind w:left="284"/>
        <w:contextualSpacing/>
        <w:rPr>
          <w:rFonts w:ascii="Calibri" w:hAnsi="Calibri" w:cs="Calibri"/>
          <w:szCs w:val="16"/>
          <w:lang w:val="kk-KZ"/>
        </w:rPr>
      </w:pPr>
      <w:r w:rsidRPr="004272A3">
        <w:rPr>
          <w:rFonts w:ascii="Calibri" w:hAnsi="Calibri" w:cs="Calibri"/>
          <w:szCs w:val="16"/>
          <w:vertAlign w:val="superscript"/>
        </w:rPr>
        <w:t>1)</w:t>
      </w:r>
      <w:r w:rsidRPr="004272A3">
        <w:rPr>
          <w:rFonts w:ascii="Calibri" w:hAnsi="Calibri" w:cs="Calibri"/>
          <w:szCs w:val="16"/>
        </w:rPr>
        <w:t xml:space="preserve"> Қ</w:t>
      </w:r>
      <w:r w:rsidRPr="004272A3">
        <w:rPr>
          <w:rFonts w:ascii="Calibri" w:hAnsi="Calibri" w:cs="Calibri"/>
          <w:szCs w:val="16"/>
          <w:lang w:val="kk-KZ"/>
        </w:rPr>
        <w:t>азақстан Республикасы</w:t>
      </w:r>
      <w:r w:rsidRPr="004272A3">
        <w:rPr>
          <w:rFonts w:ascii="Calibri" w:hAnsi="Calibri" w:cs="Calibri"/>
          <w:szCs w:val="16"/>
        </w:rPr>
        <w:t xml:space="preserve"> Ішкі істер минстрлігінің </w:t>
      </w:r>
      <w:r w:rsidRPr="004272A3">
        <w:rPr>
          <w:rFonts w:ascii="Calibri" w:hAnsi="Calibri" w:cs="Calibri"/>
          <w:szCs w:val="16"/>
          <w:lang w:val="kk-KZ"/>
        </w:rPr>
        <w:t>дерек</w:t>
      </w:r>
      <w:r w:rsidRPr="004272A3">
        <w:rPr>
          <w:rFonts w:ascii="Calibri" w:hAnsi="Calibri" w:cs="Calibri"/>
          <w:szCs w:val="16"/>
        </w:rPr>
        <w:t>тері бойынша. 2010-2014 жылдар</w:t>
      </w:r>
      <w:r w:rsidRPr="004272A3">
        <w:rPr>
          <w:rFonts w:ascii="Calibri" w:hAnsi="Calibri" w:cs="Calibri"/>
          <w:szCs w:val="16"/>
          <w:lang w:val="kk-KZ"/>
        </w:rPr>
        <w:t>ы</w:t>
      </w:r>
      <w:r w:rsidRPr="004272A3">
        <w:rPr>
          <w:rFonts w:ascii="Calibri" w:hAnsi="Calibri" w:cs="Calibri"/>
          <w:szCs w:val="16"/>
        </w:rPr>
        <w:t xml:space="preserve"> Қ</w:t>
      </w:r>
      <w:r w:rsidRPr="004272A3">
        <w:rPr>
          <w:rFonts w:ascii="Calibri" w:hAnsi="Calibri" w:cs="Calibri"/>
          <w:szCs w:val="16"/>
          <w:lang w:val="kk-KZ"/>
        </w:rPr>
        <w:t xml:space="preserve">азақстан </w:t>
      </w:r>
      <w:r w:rsidRPr="004272A3">
        <w:rPr>
          <w:rFonts w:ascii="Calibri" w:hAnsi="Calibri" w:cs="Calibri"/>
          <w:szCs w:val="16"/>
        </w:rPr>
        <w:t>Р</w:t>
      </w:r>
      <w:r w:rsidRPr="004272A3">
        <w:rPr>
          <w:rFonts w:ascii="Calibri" w:hAnsi="Calibri" w:cs="Calibri"/>
          <w:szCs w:val="16"/>
          <w:lang w:val="kk-KZ"/>
        </w:rPr>
        <w:t>еспубликасы</w:t>
      </w:r>
      <w:r w:rsidRPr="004272A3">
        <w:rPr>
          <w:rFonts w:ascii="Calibri" w:hAnsi="Calibri" w:cs="Calibri"/>
          <w:szCs w:val="16"/>
        </w:rPr>
        <w:t xml:space="preserve"> І</w:t>
      </w:r>
      <w:r w:rsidRPr="004272A3">
        <w:rPr>
          <w:rFonts w:ascii="Calibri" w:hAnsi="Calibri" w:cs="Calibri"/>
          <w:szCs w:val="16"/>
          <w:lang w:val="kk-KZ"/>
        </w:rPr>
        <w:t>шкі істер министрлігі</w:t>
      </w:r>
      <w:r w:rsidRPr="004272A3">
        <w:rPr>
          <w:rFonts w:ascii="Calibri" w:hAnsi="Calibri" w:cs="Calibri"/>
          <w:szCs w:val="16"/>
        </w:rPr>
        <w:t xml:space="preserve"> автокөлік құрылғыларының қоры бойынша тіркелген және есептен алынған жеңіл автокөліктерді қоса алғанда; 2015-2019 жылдар</w:t>
      </w:r>
      <w:r w:rsidRPr="004272A3">
        <w:rPr>
          <w:rFonts w:ascii="Calibri" w:hAnsi="Calibri" w:cs="Calibri"/>
          <w:szCs w:val="16"/>
          <w:lang w:val="kk-KZ"/>
        </w:rPr>
        <w:t>ы</w:t>
      </w:r>
      <w:r w:rsidRPr="004272A3">
        <w:rPr>
          <w:rFonts w:ascii="Calibri" w:hAnsi="Calibri" w:cs="Calibri"/>
          <w:szCs w:val="16"/>
        </w:rPr>
        <w:t xml:space="preserve"> тек тіркелген жеңіл автомобилдер бойынша </w:t>
      </w:r>
      <w:r w:rsidRPr="004272A3">
        <w:rPr>
          <w:rFonts w:ascii="Calibri" w:hAnsi="Calibri" w:cs="Calibri"/>
          <w:szCs w:val="16"/>
          <w:lang w:val="kk-KZ"/>
        </w:rPr>
        <w:t>деректер</w:t>
      </w:r>
      <w:r w:rsidRPr="004272A3">
        <w:rPr>
          <w:rFonts w:ascii="Calibri" w:hAnsi="Calibri" w:cs="Calibri"/>
          <w:szCs w:val="16"/>
        </w:rPr>
        <w:t xml:space="preserve"> келтірілген.</w:t>
      </w:r>
    </w:p>
    <w:p w:rsidR="003E670C" w:rsidRPr="004272A3" w:rsidRDefault="003E670C" w:rsidP="003E670C">
      <w:pPr>
        <w:pStyle w:val="a4"/>
        <w:widowControl w:val="0"/>
        <w:spacing w:before="0"/>
        <w:ind w:left="284"/>
        <w:contextualSpacing/>
        <w:rPr>
          <w:rFonts w:ascii="Calibri" w:hAnsi="Calibri" w:cs="Calibri"/>
          <w:szCs w:val="16"/>
          <w:lang w:val="kk-KZ"/>
        </w:rPr>
      </w:pPr>
      <w:r w:rsidRPr="004272A3">
        <w:rPr>
          <w:rFonts w:ascii="Calibri" w:hAnsi="Calibri" w:cs="Calibri"/>
          <w:szCs w:val="16"/>
        </w:rPr>
        <w:lastRenderedPageBreak/>
        <w:t>По данным Министерства внутренних дел Республики Казахстан. Наличие легковых автомобилей за 2010-2014</w:t>
      </w:r>
      <w:r w:rsidRPr="004272A3">
        <w:rPr>
          <w:rFonts w:ascii="Calibri" w:hAnsi="Calibri" w:cs="Calibri"/>
          <w:szCs w:val="16"/>
          <w:lang w:val="kk-KZ"/>
        </w:rPr>
        <w:t>г</w:t>
      </w:r>
      <w:r w:rsidRPr="004272A3">
        <w:rPr>
          <w:rFonts w:ascii="Calibri" w:hAnsi="Calibri" w:cs="Calibri"/>
          <w:szCs w:val="16"/>
        </w:rPr>
        <w:t>г</w:t>
      </w:r>
      <w:r w:rsidRPr="004272A3">
        <w:rPr>
          <w:rFonts w:ascii="Calibri" w:hAnsi="Calibri" w:cs="Calibri"/>
          <w:szCs w:val="16"/>
          <w:lang w:val="kk-KZ"/>
        </w:rPr>
        <w:t>.</w:t>
      </w:r>
      <w:r w:rsidRPr="004272A3">
        <w:rPr>
          <w:rFonts w:ascii="Calibri" w:hAnsi="Calibri" w:cs="Calibri"/>
          <w:szCs w:val="16"/>
        </w:rPr>
        <w:t xml:space="preserve"> по базе автотранспортных средств Министерства внутренних дел Республики Казахстан с учетом зарегистрированных и снятых с учета легковых автомобилей. за 2015-201</w:t>
      </w:r>
      <w:r w:rsidRPr="004272A3">
        <w:rPr>
          <w:rFonts w:ascii="Calibri" w:hAnsi="Calibri" w:cs="Calibri"/>
          <w:szCs w:val="16"/>
          <w:lang w:val="kk-KZ"/>
        </w:rPr>
        <w:t>9г</w:t>
      </w:r>
      <w:r w:rsidRPr="004272A3">
        <w:rPr>
          <w:rFonts w:ascii="Calibri" w:hAnsi="Calibri" w:cs="Calibri"/>
          <w:szCs w:val="16"/>
        </w:rPr>
        <w:t>г</w:t>
      </w:r>
      <w:r w:rsidRPr="004272A3">
        <w:rPr>
          <w:rFonts w:ascii="Calibri" w:hAnsi="Calibri" w:cs="Calibri"/>
          <w:szCs w:val="16"/>
          <w:lang w:val="kk-KZ"/>
        </w:rPr>
        <w:t>.</w:t>
      </w:r>
      <w:r w:rsidRPr="004272A3">
        <w:rPr>
          <w:rFonts w:ascii="Calibri" w:hAnsi="Calibri" w:cs="Calibri"/>
          <w:szCs w:val="16"/>
        </w:rPr>
        <w:t xml:space="preserve"> приведены данные только по зарегистрированным легковым автомобилям.</w:t>
      </w:r>
    </w:p>
    <w:p w:rsidR="003E670C" w:rsidRPr="004272A3" w:rsidRDefault="003E670C" w:rsidP="003E670C">
      <w:pPr>
        <w:pStyle w:val="a4"/>
        <w:widowControl w:val="0"/>
        <w:spacing w:before="0"/>
        <w:ind w:left="284"/>
        <w:contextualSpacing/>
        <w:rPr>
          <w:rFonts w:ascii="Calibri" w:hAnsi="Calibri" w:cs="Calibri"/>
          <w:szCs w:val="16"/>
          <w:lang w:val="kk-KZ"/>
        </w:rPr>
      </w:pPr>
      <w:r w:rsidRPr="004272A3">
        <w:rPr>
          <w:rFonts w:ascii="Calibri" w:hAnsi="Calibri" w:cs="Calibri"/>
          <w:szCs w:val="16"/>
          <w:vertAlign w:val="superscript"/>
          <w:lang w:val="kk-KZ"/>
        </w:rPr>
        <w:t>2 )</w:t>
      </w:r>
      <w:r w:rsidRPr="004272A3">
        <w:rPr>
          <w:rFonts w:ascii="Calibri" w:hAnsi="Calibri" w:cs="Calibri"/>
          <w:szCs w:val="16"/>
          <w:lang w:val="kk-KZ"/>
        </w:rPr>
        <w:t xml:space="preserve"> Дипломатиялық нөмірлерді және өңірі көрсетілмеген нөмірлерді қоса алғанда.</w:t>
      </w:r>
    </w:p>
    <w:p w:rsidR="003E670C" w:rsidRPr="004272A3" w:rsidRDefault="003E670C" w:rsidP="003E670C">
      <w:pPr>
        <w:pStyle w:val="a4"/>
        <w:widowControl w:val="0"/>
        <w:spacing w:before="0"/>
        <w:ind w:left="284"/>
        <w:contextualSpacing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Количество легковых автомобилей с учетом дипломатических номеров и номеров без указания региона.</w:t>
      </w:r>
    </w:p>
    <w:p w:rsidR="003E670C" w:rsidRPr="004272A3" w:rsidRDefault="003E670C" w:rsidP="003E670C">
      <w:pPr>
        <w:pStyle w:val="a9"/>
        <w:spacing w:before="0" w:after="16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.5</w:t>
      </w:r>
      <w:r w:rsidRPr="004272A3">
        <w:rPr>
          <w:rFonts w:ascii="Calibri" w:hAnsi="Calibri" w:cs="Calibri"/>
          <w:lang w:val="kk-KZ"/>
        </w:rPr>
        <w:t>0</w:t>
      </w:r>
      <w:r w:rsidRPr="004272A3">
        <w:rPr>
          <w:rFonts w:ascii="Calibri" w:hAnsi="Calibri" w:cs="Calibri"/>
        </w:rPr>
        <w:t xml:space="preserve"> Көліктің түрлерімен жүк тасымалдау</w:t>
      </w:r>
      <w:r w:rsidRPr="004272A3">
        <w:rPr>
          <w:rFonts w:ascii="Calibri" w:hAnsi="Calibri" w:cs="Calibri"/>
        </w:rPr>
        <w:br/>
        <w:t>Перевозки грузов по видам транспорта</w:t>
      </w:r>
    </w:p>
    <w:p w:rsidR="003E670C" w:rsidRPr="004272A3" w:rsidRDefault="003E670C" w:rsidP="003E670C">
      <w:pPr>
        <w:pStyle w:val="a5"/>
        <w:spacing w:before="0"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млн. тонна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                </w:t>
      </w:r>
      <w:r w:rsidRPr="004272A3">
        <w:rPr>
          <w:rFonts w:ascii="Calibri" w:hAnsi="Calibri" w:cs="Calibri"/>
        </w:rPr>
        <w:t>млн. тонн</w:t>
      </w:r>
    </w:p>
    <w:tbl>
      <w:tblPr>
        <w:tblW w:w="10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01"/>
        <w:gridCol w:w="901"/>
        <w:gridCol w:w="901"/>
        <w:gridCol w:w="840"/>
        <w:gridCol w:w="962"/>
        <w:gridCol w:w="2993"/>
      </w:tblGrid>
      <w:tr w:rsidR="003E670C" w:rsidRPr="004272A3" w:rsidTr="00E019AF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1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2010</w:t>
            </w:r>
          </w:p>
        </w:tc>
        <w:tc>
          <w:tcPr>
            <w:tcW w:w="901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901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840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62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993" w:type="dxa"/>
            <w:tcBorders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Тасымалданған жүк, жолжүгі, жүк-жолжүгі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2 439,4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2 974</w:t>
            </w:r>
            <w:r w:rsidRPr="004272A3">
              <w:rPr>
                <w:rFonts w:ascii="Calibri" w:hAnsi="Calibri" w:cs="Calibri"/>
                <w:noProof w:val="0"/>
              </w:rPr>
              <w:t>,9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231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,8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3 508,0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3 749,8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Перевезено (транспортировано) грузов, багажа, грузобагажа 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оның ішінде: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в том числе: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теміржол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267,9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279,7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294,8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293,7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390,7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железнодорожный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құбыр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194,0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214,0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225,9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225,0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трубопроводный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өзен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1,3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речной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1 971,8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2 475,5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718,4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983,4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3 129,1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әуе, мың тонна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28,9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31,6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23,9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19,1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воздушный, тыс. тонн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теңіз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4,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3,6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морской</w:t>
            </w:r>
          </w:p>
        </w:tc>
      </w:tr>
    </w:tbl>
    <w:p w:rsidR="003E670C" w:rsidRPr="004272A3" w:rsidRDefault="003E670C" w:rsidP="003E670C">
      <w:pPr>
        <w:pStyle w:val="EdIzm"/>
        <w:tabs>
          <w:tab w:val="left" w:pos="8080"/>
        </w:tabs>
        <w:spacing w:before="0" w:after="0"/>
        <w:jc w:val="both"/>
        <w:rPr>
          <w:rFonts w:ascii="Calibri" w:hAnsi="Calibri" w:cs="Calibri"/>
          <w:sz w:val="16"/>
        </w:rPr>
      </w:pPr>
      <w:r w:rsidRPr="004272A3">
        <w:rPr>
          <w:rFonts w:ascii="Calibri" w:hAnsi="Calibri" w:cs="Calibri"/>
          <w:sz w:val="16"/>
          <w:lang w:val="kk-KZ"/>
        </w:rPr>
        <w:t>Ж</w:t>
      </w:r>
      <w:proofErr w:type="spellStart"/>
      <w:r w:rsidRPr="004272A3">
        <w:rPr>
          <w:rFonts w:ascii="Calibri" w:hAnsi="Calibri" w:cs="Calibri"/>
          <w:sz w:val="16"/>
        </w:rPr>
        <w:t>алғасы</w:t>
      </w:r>
      <w:proofErr w:type="spellEnd"/>
      <w:r w:rsidRPr="004272A3">
        <w:rPr>
          <w:rFonts w:ascii="Calibri" w:hAnsi="Calibri" w:cs="Calibri"/>
          <w:sz w:val="16"/>
        </w:rPr>
        <w:t xml:space="preserve"> 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                     </w:t>
      </w:r>
      <w:r w:rsidRPr="004272A3">
        <w:rPr>
          <w:rFonts w:ascii="Calibri" w:hAnsi="Calibri" w:cs="Calibri"/>
          <w:sz w:val="16"/>
          <w:lang w:val="kk-KZ"/>
        </w:rPr>
        <w:t>П</w:t>
      </w:r>
      <w:proofErr w:type="spellStart"/>
      <w:r w:rsidRPr="004272A3">
        <w:rPr>
          <w:rFonts w:ascii="Calibri" w:hAnsi="Calibri" w:cs="Calibri"/>
          <w:sz w:val="16"/>
        </w:rPr>
        <w:t>родолжение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992"/>
        <w:gridCol w:w="851"/>
        <w:gridCol w:w="850"/>
        <w:gridCol w:w="993"/>
        <w:gridCol w:w="2976"/>
      </w:tblGrid>
      <w:tr w:rsidR="003E670C" w:rsidRPr="004272A3" w:rsidTr="00E019AF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2017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Тасымалданған жүк, жолжүгі, жүк-жолжүгі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3 733,8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3 729,2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3 946,1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4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zCs w:val="16"/>
              </w:rPr>
              <w:t>103,8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bCs/>
                <w:szCs w:val="14"/>
              </w:rPr>
              <w:t>4 222,7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Перевезено (транспортировано) грузов, багажа, грузобагажа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оның ішінде: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в том числе: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теміржол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341,4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 xml:space="preserve">338,9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397,9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zCs w:val="14"/>
              </w:rPr>
              <w:t>397,0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железнодорожный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құбыр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281,4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zCs w:val="14"/>
              </w:rPr>
              <w:t>273,0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трубопроводный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zCs w:val="14"/>
              </w:rPr>
              <w:t>1,3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речной</w:t>
            </w:r>
          </w:p>
        </w:tc>
      </w:tr>
      <w:tr w:rsidR="003E670C" w:rsidRPr="004272A3" w:rsidTr="00E019AF">
        <w:trPr>
          <w:cantSplit/>
          <w:trHeight w:val="1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3 174,0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3 180,7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3 322,3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zCs w:val="14"/>
              </w:rPr>
              <w:t>3 550,5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әуе, мың тонна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zCs w:val="14"/>
              </w:rPr>
              <w:t>26,7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воздушный, тыс. тонн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теңіз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  <w:szCs w:val="14"/>
              </w:rPr>
              <w:t>0,8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морской</w:t>
            </w:r>
          </w:p>
        </w:tc>
      </w:tr>
    </w:tbl>
    <w:p w:rsidR="003E670C" w:rsidRPr="004272A3" w:rsidRDefault="003E670C" w:rsidP="003E670C">
      <w:pPr>
        <w:pStyle w:val="a9"/>
        <w:spacing w:before="160" w:after="16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.5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 xml:space="preserve"> Көлік түрлері бойынша жүк айналымы</w:t>
      </w:r>
      <w:r w:rsidRPr="004272A3">
        <w:rPr>
          <w:rFonts w:ascii="Calibri" w:hAnsi="Calibri" w:cs="Calibri"/>
        </w:rPr>
        <w:br/>
        <w:t>Грузооборот по видам транспорта</w:t>
      </w:r>
    </w:p>
    <w:p w:rsidR="003E670C" w:rsidRPr="004272A3" w:rsidRDefault="003E670C" w:rsidP="003E670C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млрд. тонна-километр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                           </w:t>
      </w:r>
      <w:r w:rsidRPr="004272A3">
        <w:rPr>
          <w:rFonts w:ascii="Calibri" w:hAnsi="Calibri" w:cs="Calibri"/>
        </w:rPr>
        <w:t>млрд. тонно-километров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15"/>
        <w:gridCol w:w="915"/>
        <w:gridCol w:w="915"/>
        <w:gridCol w:w="915"/>
        <w:gridCol w:w="915"/>
        <w:gridCol w:w="2937"/>
      </w:tblGrid>
      <w:tr w:rsidR="003E670C" w:rsidRPr="004272A3" w:rsidTr="00E019AF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2010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937" w:type="dxa"/>
            <w:tcBorders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Жүк айналымы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385,3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448,8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478,0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495,4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554,9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Грузооборот</w:t>
            </w:r>
          </w:p>
        </w:tc>
      </w:tr>
      <w:tr w:rsidR="003E670C" w:rsidRPr="004272A3" w:rsidTr="00E019AF">
        <w:trPr>
          <w:cantSplit/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оның ішінде: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в том числе: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теміржол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213,2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223,6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235,9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231,3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280,7</w:t>
            </w:r>
          </w:p>
        </w:tc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железнодорожный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құбыр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88,6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106,9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116,0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116,0</w:t>
            </w:r>
          </w:p>
        </w:tc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трубопроводный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өзен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0,03</w:t>
            </w:r>
          </w:p>
        </w:tc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речной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80,3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121,1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132,3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145,3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155,7</w:t>
            </w:r>
          </w:p>
        </w:tc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0,05</w:t>
            </w:r>
          </w:p>
        </w:tc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теңіз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2,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2,5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морской</w:t>
            </w:r>
          </w:p>
        </w:tc>
      </w:tr>
    </w:tbl>
    <w:p w:rsidR="003E670C" w:rsidRPr="004272A3" w:rsidRDefault="003E670C" w:rsidP="003E670C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r w:rsidRPr="004272A3">
        <w:rPr>
          <w:rFonts w:ascii="Calibri" w:hAnsi="Calibri" w:cs="Calibri"/>
          <w:b w:val="0"/>
          <w:sz w:val="16"/>
          <w:lang w:val="kk-KZ"/>
        </w:rPr>
        <w:t>Ж</w:t>
      </w:r>
      <w:proofErr w:type="spellStart"/>
      <w:r w:rsidRPr="004272A3">
        <w:rPr>
          <w:rFonts w:ascii="Calibri" w:hAnsi="Calibri" w:cs="Calibri"/>
          <w:b w:val="0"/>
          <w:sz w:val="16"/>
        </w:rPr>
        <w:t>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                    П</w:t>
      </w:r>
      <w:proofErr w:type="spellStart"/>
      <w:r w:rsidRPr="004272A3">
        <w:rPr>
          <w:rFonts w:ascii="Calibri" w:hAnsi="Calibri" w:cs="Calibri"/>
          <w:b w:val="0"/>
          <w:sz w:val="16"/>
        </w:rPr>
        <w:t>родолжение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15"/>
        <w:gridCol w:w="915"/>
        <w:gridCol w:w="915"/>
        <w:gridCol w:w="915"/>
        <w:gridCol w:w="876"/>
        <w:gridCol w:w="2976"/>
      </w:tblGrid>
      <w:tr w:rsidR="003E670C" w:rsidRPr="004272A3" w:rsidTr="00E019AF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2017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2018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Жүк айналымы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546,3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518,6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564,0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609,5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597,6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Грузооборот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оның ішінде: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в том числе: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теміржол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267,4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239,0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266,6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283,3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286,7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железнодорожный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құбыр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115,4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114,5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129,5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136,7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трубопроводный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өзен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0,04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0,01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речной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161,9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163,3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166,1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185,2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173,5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0,06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0</w:t>
            </w:r>
            <w:r w:rsidRPr="004272A3">
              <w:rPr>
                <w:rFonts w:ascii="Calibri" w:hAnsi="Calibri" w:cs="Calibri"/>
                <w:szCs w:val="16"/>
              </w:rPr>
              <w:t>,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>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</w:t>
            </w:r>
          </w:p>
        </w:tc>
      </w:tr>
      <w:tr w:rsidR="003E670C" w:rsidRPr="004272A3" w:rsidTr="00E019A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теңіз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0,7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морской</w:t>
            </w:r>
          </w:p>
        </w:tc>
      </w:tr>
    </w:tbl>
    <w:p w:rsidR="003E670C" w:rsidRPr="004272A3" w:rsidRDefault="003E670C" w:rsidP="003E670C">
      <w:pPr>
        <w:pStyle w:val="a9"/>
        <w:pageBreakBefore/>
        <w:spacing w:before="0" w:after="16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lastRenderedPageBreak/>
        <w:t>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.5</w:t>
      </w:r>
      <w:r w:rsidRPr="004272A3">
        <w:rPr>
          <w:rFonts w:ascii="Calibri" w:hAnsi="Calibri" w:cs="Calibri"/>
          <w:lang w:val="kk-KZ"/>
        </w:rPr>
        <w:t>2</w:t>
      </w:r>
      <w:r w:rsidRPr="004272A3">
        <w:rPr>
          <w:rFonts w:ascii="Calibri" w:hAnsi="Calibri" w:cs="Calibri"/>
        </w:rPr>
        <w:t xml:space="preserve"> Көлік түрлерімен тасымалданған жолаушылар</w:t>
      </w:r>
      <w:r w:rsidRPr="004272A3">
        <w:rPr>
          <w:rFonts w:ascii="Calibri" w:hAnsi="Calibri" w:cs="Calibri"/>
        </w:rPr>
        <w:br/>
        <w:t>Перевезено пассажиров по видам транспорта</w:t>
      </w:r>
    </w:p>
    <w:p w:rsidR="003E670C" w:rsidRPr="004272A3" w:rsidRDefault="003E670C" w:rsidP="003E670C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млн. адам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           </w:t>
      </w:r>
      <w:r w:rsidRPr="004272A3">
        <w:rPr>
          <w:rFonts w:ascii="Calibri" w:hAnsi="Calibri" w:cs="Calibri"/>
        </w:rPr>
        <w:t>млн. человек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916"/>
        <w:gridCol w:w="916"/>
        <w:gridCol w:w="916"/>
        <w:gridCol w:w="916"/>
        <w:gridCol w:w="916"/>
        <w:gridCol w:w="2649"/>
      </w:tblGrid>
      <w:tr w:rsidR="003E670C" w:rsidRPr="004272A3" w:rsidTr="00E019AF">
        <w:trPr>
          <w:cantSplit/>
          <w:trHeight w:hRule="exact" w:val="254"/>
          <w:tblHeader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2011*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  <w:r w:rsidRPr="004272A3">
              <w:rPr>
                <w:rFonts w:ascii="Calibri" w:hAnsi="Calibri" w:cs="Calibri"/>
                <w:noProof w:val="0"/>
              </w:rPr>
              <w:t>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2014*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3E670C" w:rsidRPr="004272A3" w:rsidTr="00E019AF">
        <w:trPr>
          <w:cantSplit/>
          <w:trHeight w:val="169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Тасымалданған жолушылар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13 186,5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16 647,2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484,6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20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004,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3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 xml:space="preserve">21 281,2   </w:t>
            </w: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Перевезено пассажиров</w:t>
            </w:r>
          </w:p>
        </w:tc>
      </w:tr>
      <w:tr w:rsidR="003E670C" w:rsidRPr="004272A3" w:rsidTr="00E019AF">
        <w:trPr>
          <w:cantSplit/>
          <w:trHeight w:val="124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оның ішінде: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в том числе:</w:t>
            </w:r>
          </w:p>
        </w:tc>
      </w:tr>
      <w:tr w:rsidR="003E670C" w:rsidRPr="004272A3" w:rsidTr="00E019AF">
        <w:trPr>
          <w:cantSplit/>
          <w:trHeight w:val="162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теміржол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19,6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20,5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24,4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28,6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23,2</w:t>
            </w: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железнодорожный</w:t>
            </w:r>
          </w:p>
        </w:tc>
      </w:tr>
      <w:tr w:rsidR="003E670C" w:rsidRPr="004272A3" w:rsidTr="00E019AF">
        <w:trPr>
          <w:cantSplit/>
          <w:trHeight w:val="166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13 083,9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16 544,7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380,2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19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905,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3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21 189,9</w:t>
            </w: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3E670C" w:rsidRPr="004272A3" w:rsidTr="00E019AF">
        <w:trPr>
          <w:cantSplit/>
          <w:trHeight w:val="148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троллейбус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23,0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22,7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18,2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18,2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16,5</w:t>
            </w: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троллейбусный</w:t>
            </w:r>
          </w:p>
        </w:tc>
      </w:tr>
      <w:tr w:rsidR="003E670C" w:rsidRPr="004272A3" w:rsidTr="00E019AF">
        <w:trPr>
          <w:cantSplit/>
          <w:trHeight w:val="142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трамвай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56,5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54,3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51,4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40,5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39,1</w:t>
            </w: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трамвайный</w:t>
            </w:r>
          </w:p>
        </w:tc>
      </w:tr>
      <w:tr w:rsidR="003E670C" w:rsidRPr="004272A3" w:rsidTr="00E019AF">
        <w:trPr>
          <w:cantSplit/>
          <w:trHeight w:val="140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өзен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0,1</w:t>
            </w:r>
          </w:p>
        </w:tc>
        <w:tc>
          <w:tcPr>
            <w:tcW w:w="2649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речной</w:t>
            </w:r>
          </w:p>
        </w:tc>
      </w:tr>
      <w:tr w:rsidR="003E670C" w:rsidRPr="004272A3" w:rsidTr="00E019AF">
        <w:trPr>
          <w:cantSplit/>
          <w:trHeight w:val="86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3,4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4,1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4,5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5,0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5,4</w:t>
            </w:r>
          </w:p>
        </w:tc>
        <w:tc>
          <w:tcPr>
            <w:tcW w:w="264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</w:t>
            </w:r>
          </w:p>
        </w:tc>
      </w:tr>
      <w:tr w:rsidR="003E670C" w:rsidRPr="004272A3" w:rsidTr="00E019AF">
        <w:trPr>
          <w:cantSplit/>
          <w:trHeight w:val="86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-</w:t>
            </w:r>
          </w:p>
        </w:tc>
        <w:tc>
          <w:tcPr>
            <w:tcW w:w="2649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</w:p>
        </w:tc>
      </w:tr>
    </w:tbl>
    <w:p w:rsidR="003E670C" w:rsidRPr="004272A3" w:rsidRDefault="003E670C" w:rsidP="003E670C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r w:rsidRPr="004272A3">
        <w:rPr>
          <w:rFonts w:ascii="Calibri" w:hAnsi="Calibri" w:cs="Calibri"/>
          <w:b w:val="0"/>
          <w:sz w:val="16"/>
          <w:lang w:val="kk-KZ"/>
        </w:rPr>
        <w:t>Ж</w:t>
      </w:r>
      <w:proofErr w:type="spellStart"/>
      <w:r w:rsidRPr="004272A3">
        <w:rPr>
          <w:rFonts w:ascii="Calibri" w:hAnsi="Calibri" w:cs="Calibri"/>
          <w:b w:val="0"/>
          <w:sz w:val="16"/>
        </w:rPr>
        <w:t>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                   П</w:t>
      </w:r>
      <w:proofErr w:type="spellStart"/>
      <w:r w:rsidRPr="004272A3">
        <w:rPr>
          <w:rFonts w:ascii="Calibri" w:hAnsi="Calibri" w:cs="Calibri"/>
          <w:b w:val="0"/>
          <w:sz w:val="16"/>
        </w:rPr>
        <w:t>родолжение</w:t>
      </w:r>
      <w:proofErr w:type="spellEnd"/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993"/>
        <w:gridCol w:w="850"/>
        <w:gridCol w:w="851"/>
        <w:gridCol w:w="992"/>
        <w:gridCol w:w="992"/>
        <w:gridCol w:w="2551"/>
      </w:tblGrid>
      <w:tr w:rsidR="003E670C" w:rsidRPr="004272A3" w:rsidTr="00E019AF">
        <w:trPr>
          <w:trHeight w:hRule="exact" w:val="272"/>
          <w:tblHeader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2017*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</w:rPr>
            </w:pPr>
          </w:p>
        </w:tc>
      </w:tr>
      <w:tr w:rsidR="003E670C" w:rsidRPr="004272A3" w:rsidTr="00E019AF">
        <w:trPr>
          <w:trHeight w:val="116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Тасымалданған жолушылар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21 839,1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22 332,8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22 744,7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23 013,0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23 835,8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Перевезено пассажиров</w:t>
            </w:r>
          </w:p>
        </w:tc>
      </w:tr>
      <w:tr w:rsidR="003E670C" w:rsidRPr="004272A3" w:rsidTr="00E019AF">
        <w:trPr>
          <w:trHeight w:val="130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 оның ішінде: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3E670C" w:rsidRPr="004272A3" w:rsidTr="00E019AF">
        <w:trPr>
          <w:trHeight w:val="117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теміржол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22,5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23,1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22,9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23,1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6"/>
              </w:rPr>
              <w:t>22,4</w:t>
            </w: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железнодорожный</w:t>
            </w:r>
          </w:p>
        </w:tc>
      </w:tr>
      <w:tr w:rsidR="003E670C" w:rsidRPr="004272A3" w:rsidTr="00E019AF">
        <w:trPr>
          <w:trHeight w:val="206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21 744,7                                                   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22 239,4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22 643,6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22 911,5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23 719,2</w:t>
            </w: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автомобильный</w:t>
            </w:r>
          </w:p>
        </w:tc>
      </w:tr>
      <w:tr w:rsidR="003E670C" w:rsidRPr="004272A3" w:rsidTr="00E019AF">
        <w:trPr>
          <w:trHeight w:val="138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троллейбус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18,9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19,6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х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en-US"/>
              </w:rPr>
              <w:t>х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х</w:t>
            </w: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троллейбусный</w:t>
            </w:r>
          </w:p>
        </w:tc>
      </w:tr>
      <w:tr w:rsidR="003E670C" w:rsidRPr="004272A3" w:rsidTr="00E019AF">
        <w:trPr>
          <w:trHeight w:val="57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трамвай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zCs w:val="16"/>
              </w:rPr>
              <w:t>37,0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31,8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31,2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27,5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31,3</w:t>
            </w: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трамвайный</w:t>
            </w:r>
          </w:p>
        </w:tc>
      </w:tr>
      <w:tr w:rsidR="003E670C" w:rsidRPr="004272A3" w:rsidTr="00E019AF">
        <w:trPr>
          <w:trHeight w:val="144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өзен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0,05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0,09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0,06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0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,04</w:t>
            </w: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речной</w:t>
            </w:r>
          </w:p>
        </w:tc>
      </w:tr>
      <w:tr w:rsidR="003E670C" w:rsidRPr="004272A3" w:rsidTr="00E019AF">
        <w:trPr>
          <w:trHeight w:val="80"/>
          <w:tblHeader/>
        </w:trPr>
        <w:tc>
          <w:tcPr>
            <w:tcW w:w="2977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әуе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5,9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6,0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7,4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7,6</w:t>
            </w:r>
          </w:p>
        </w:tc>
        <w:tc>
          <w:tcPr>
            <w:tcW w:w="992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8,6</w:t>
            </w:r>
          </w:p>
        </w:tc>
        <w:tc>
          <w:tcPr>
            <w:tcW w:w="255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воздушный</w:t>
            </w:r>
          </w:p>
        </w:tc>
      </w:tr>
      <w:tr w:rsidR="003E670C" w:rsidRPr="004272A3" w:rsidTr="00E019AF">
        <w:trPr>
          <w:trHeight w:val="80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теңіз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0,06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морской</w:t>
            </w:r>
          </w:p>
        </w:tc>
      </w:tr>
    </w:tbl>
    <w:p w:rsidR="003E670C" w:rsidRPr="004272A3" w:rsidRDefault="003E670C" w:rsidP="003E670C">
      <w:pPr>
        <w:ind w:right="-6011" w:firstLine="284"/>
        <w:rPr>
          <w:rFonts w:ascii="Calibri" w:hAnsi="Calibri" w:cs="Calibri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b/>
          <w:i/>
          <w:sz w:val="16"/>
          <w:szCs w:val="16"/>
        </w:rPr>
        <w:t xml:space="preserve">* 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Жолаушыларды метрополитенмен тасымалдау есепке алынған.</w:t>
      </w:r>
    </w:p>
    <w:p w:rsidR="003E670C" w:rsidRPr="004272A3" w:rsidRDefault="003E670C" w:rsidP="003E670C">
      <w:pPr>
        <w:pStyle w:val="a9"/>
        <w:spacing w:before="0" w:after="0"/>
        <w:ind w:firstLine="284"/>
        <w:jc w:val="left"/>
        <w:rPr>
          <w:rFonts w:ascii="Calibri" w:hAnsi="Calibri" w:cs="Calibri"/>
          <w:b w:val="0"/>
          <w:i/>
          <w:sz w:val="16"/>
          <w:szCs w:val="16"/>
        </w:rPr>
      </w:pPr>
      <w:r w:rsidRPr="004272A3">
        <w:rPr>
          <w:rFonts w:ascii="Calibri" w:hAnsi="Calibri" w:cs="Calibri"/>
          <w:b w:val="0"/>
          <w:i/>
          <w:sz w:val="16"/>
          <w:szCs w:val="16"/>
          <w:lang w:val="kk-KZ"/>
        </w:rPr>
        <w:t xml:space="preserve">   </w:t>
      </w:r>
      <w:r w:rsidRPr="004272A3">
        <w:rPr>
          <w:rFonts w:ascii="Calibri" w:hAnsi="Calibri" w:cs="Calibri"/>
          <w:b w:val="0"/>
          <w:i/>
          <w:sz w:val="16"/>
          <w:szCs w:val="16"/>
        </w:rPr>
        <w:t>С учетом перевозок пассажиров метрополитеном.</w:t>
      </w:r>
    </w:p>
    <w:p w:rsidR="003E670C" w:rsidRPr="004272A3" w:rsidRDefault="003E670C" w:rsidP="003E670C">
      <w:pPr>
        <w:pStyle w:val="a9"/>
        <w:spacing w:after="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.5</w:t>
      </w:r>
      <w:r w:rsidRPr="004272A3">
        <w:rPr>
          <w:rFonts w:ascii="Calibri" w:hAnsi="Calibri" w:cs="Calibri"/>
          <w:lang w:val="kk-KZ"/>
        </w:rPr>
        <w:t>3</w:t>
      </w:r>
      <w:r w:rsidRPr="004272A3">
        <w:rPr>
          <w:rFonts w:ascii="Calibri" w:hAnsi="Calibri" w:cs="Calibri"/>
        </w:rPr>
        <w:t xml:space="preserve"> Көлік түрлері бойынша жолаушылар айналымы</w:t>
      </w:r>
      <w:r w:rsidRPr="004272A3">
        <w:rPr>
          <w:rFonts w:ascii="Calibri" w:hAnsi="Calibri" w:cs="Calibri"/>
        </w:rPr>
        <w:br/>
        <w:t>Пассажирооборот по видам транспорта</w:t>
      </w:r>
    </w:p>
    <w:p w:rsidR="003E670C" w:rsidRPr="004272A3" w:rsidRDefault="003E670C" w:rsidP="003E670C">
      <w:pPr>
        <w:pStyle w:val="a5"/>
        <w:spacing w:after="20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млн. жолаушы-километр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ab/>
        <w:t xml:space="preserve">                            </w:t>
      </w:r>
      <w:r w:rsidRPr="004272A3">
        <w:rPr>
          <w:rFonts w:ascii="Calibri" w:hAnsi="Calibri" w:cs="Calibri"/>
          <w:szCs w:val="16"/>
        </w:rPr>
        <w:t>млн. пассажиро-километров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16"/>
        <w:gridCol w:w="916"/>
        <w:gridCol w:w="916"/>
        <w:gridCol w:w="916"/>
        <w:gridCol w:w="916"/>
        <w:gridCol w:w="2791"/>
      </w:tblGrid>
      <w:tr w:rsidR="003E670C" w:rsidRPr="004272A3" w:rsidTr="00E019AF">
        <w:trPr>
          <w:cantSplit/>
          <w:trHeight w:hRule="exact" w:val="26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2011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2013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2014*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noProof w:val="0"/>
                <w:szCs w:val="16"/>
              </w:rPr>
            </w:pPr>
          </w:p>
        </w:tc>
      </w:tr>
      <w:tr w:rsidR="003E670C" w:rsidRPr="004272A3" w:rsidTr="00E019AF">
        <w:trPr>
          <w:cantSplit/>
          <w:trHeight w:val="189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Жолаушылар айналымы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149 065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188 939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213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 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036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235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738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246 959</w:t>
            </w: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Пассажирооборот</w:t>
            </w:r>
          </w:p>
        </w:tc>
      </w:tr>
      <w:tr w:rsidR="003E670C" w:rsidRPr="004272A3" w:rsidTr="00E019AF">
        <w:trPr>
          <w:cantSplit/>
          <w:trHeight w:val="141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оның ішінде: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в том числе: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теміржол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16 056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16 57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19 256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20 625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18 999</w:t>
            </w: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железнодорожный</w:t>
            </w:r>
          </w:p>
        </w:tc>
      </w:tr>
      <w:tr w:rsidR="003E670C" w:rsidRPr="004272A3" w:rsidTr="00E019AF">
        <w:trPr>
          <w:cantSplit/>
          <w:trHeight w:val="166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автомобиль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126 213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164 20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0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184 869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205 111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217 069</w:t>
            </w: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автомобильный</w:t>
            </w:r>
          </w:p>
        </w:tc>
      </w:tr>
      <w:tr w:rsidR="003E670C" w:rsidRPr="004272A3" w:rsidTr="00E019AF">
        <w:trPr>
          <w:cantSplit/>
          <w:trHeight w:val="132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90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72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80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76</w:t>
            </w: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троллейбусный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трамвай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225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229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214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184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175</w:t>
            </w: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трамвайный</w:t>
            </w:r>
          </w:p>
        </w:tc>
      </w:tr>
      <w:tr w:rsidR="003E670C" w:rsidRPr="004272A3" w:rsidTr="00E019AF">
        <w:trPr>
          <w:cantSplit/>
          <w:trHeight w:val="139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өзен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3,3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1,9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1,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0,9</w:t>
            </w:r>
          </w:p>
        </w:tc>
        <w:tc>
          <w:tcPr>
            <w:tcW w:w="91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1,2</w:t>
            </w:r>
          </w:p>
        </w:tc>
        <w:tc>
          <w:tcPr>
            <w:tcW w:w="2791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речной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әуе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6 469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7 838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8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623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  <w:szCs w:val="16"/>
              </w:rPr>
              <w:t>688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10 586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воздушный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</w:p>
        </w:tc>
      </w:tr>
    </w:tbl>
    <w:p w:rsidR="003E670C" w:rsidRPr="004272A3" w:rsidRDefault="003E670C" w:rsidP="003E670C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  <w:szCs w:val="16"/>
        </w:rPr>
      </w:pPr>
      <w:r w:rsidRPr="004272A3">
        <w:rPr>
          <w:rFonts w:ascii="Calibri" w:hAnsi="Calibri" w:cs="Calibri"/>
          <w:b w:val="0"/>
          <w:sz w:val="16"/>
          <w:szCs w:val="16"/>
          <w:lang w:val="kk-KZ"/>
        </w:rPr>
        <w:t>Ж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                                  П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родолжение</w:t>
      </w:r>
      <w:proofErr w:type="spellEnd"/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15"/>
        <w:gridCol w:w="915"/>
        <w:gridCol w:w="915"/>
        <w:gridCol w:w="915"/>
        <w:gridCol w:w="876"/>
        <w:gridCol w:w="2835"/>
      </w:tblGrid>
      <w:tr w:rsidR="003E670C" w:rsidRPr="004272A3" w:rsidTr="00E019AF">
        <w:trPr>
          <w:cantSplit/>
          <w:trHeight w:hRule="exact" w:val="238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2015*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2016*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2017*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E670C" w:rsidRPr="004272A3" w:rsidTr="00E019AF">
        <w:trPr>
          <w:cantSplit/>
          <w:trHeight w:val="258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Жолаушылар айналымы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251 251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266 784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273 193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281 484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295 517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Пассажирооборот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оның ішінде: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в том числе:</w:t>
            </w:r>
          </w:p>
        </w:tc>
      </w:tr>
      <w:tr w:rsidR="003E670C" w:rsidRPr="004272A3" w:rsidTr="00E019AF">
        <w:trPr>
          <w:cantSplit/>
          <w:trHeight w:val="181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теміржол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17 012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17 914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18 222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18 562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/>
                <w:snapToGrid w:val="0"/>
                <w:szCs w:val="14"/>
                <w:lang w:val="ru-MO"/>
              </w:rPr>
            </w:pPr>
            <w:r w:rsidRPr="004272A3">
              <w:rPr>
                <w:rFonts w:ascii="Calibri" w:hAnsi="Calibri"/>
                <w:snapToGrid w:val="0"/>
                <w:szCs w:val="14"/>
                <w:lang w:val="ru-MO"/>
              </w:rPr>
              <w:t>17 721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железнодорожный</w:t>
            </w:r>
          </w:p>
        </w:tc>
      </w:tr>
      <w:tr w:rsidR="003E670C" w:rsidRPr="004272A3" w:rsidTr="00E019AF">
        <w:trPr>
          <w:cantSplit/>
          <w:trHeight w:val="135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автомобиль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222 717                                                  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</w:rPr>
              <w:t>237 194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240 074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247 474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/>
                <w:snapToGrid w:val="0"/>
                <w:szCs w:val="14"/>
                <w:lang w:val="ru-MO"/>
              </w:rPr>
            </w:pPr>
            <w:r w:rsidRPr="004272A3">
              <w:rPr>
                <w:rFonts w:ascii="Calibri" w:hAnsi="Calibri"/>
                <w:snapToGrid w:val="0"/>
                <w:szCs w:val="14"/>
                <w:lang w:val="ru-MO"/>
              </w:rPr>
              <w:t>260 380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автомобильный</w:t>
            </w:r>
          </w:p>
        </w:tc>
      </w:tr>
      <w:tr w:rsidR="003E670C" w:rsidRPr="004272A3" w:rsidTr="00E019AF">
        <w:trPr>
          <w:cantSplit/>
          <w:trHeight w:val="14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10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>3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93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х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х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х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троллейбусный</w:t>
            </w:r>
          </w:p>
        </w:tc>
      </w:tr>
      <w:tr w:rsidR="003E670C" w:rsidRPr="004272A3" w:rsidTr="00E019AF">
        <w:trPr>
          <w:cantSplit/>
          <w:trHeight w:val="146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трамвай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</w:rPr>
              <w:t>16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>8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139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135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117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4"/>
                <w:lang w:val="kk-KZ"/>
              </w:rPr>
              <w:t>135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трамвайный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өзен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0,4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1,2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0,7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х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4"/>
                <w:lang w:val="kk-KZ"/>
              </w:rPr>
              <w:t>0,7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речной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әуе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11 153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11 313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14 384</w:t>
            </w:r>
          </w:p>
        </w:tc>
        <w:tc>
          <w:tcPr>
            <w:tcW w:w="915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14 990</w:t>
            </w:r>
          </w:p>
        </w:tc>
        <w:tc>
          <w:tcPr>
            <w:tcW w:w="876" w:type="dxa"/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4"/>
                <w:lang w:val="kk-KZ"/>
              </w:rPr>
              <w:t>16 886</w:t>
            </w:r>
          </w:p>
        </w:tc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воздушный</w:t>
            </w:r>
          </w:p>
        </w:tc>
      </w:tr>
      <w:tr w:rsidR="003E670C" w:rsidRPr="004272A3" w:rsidTr="00E019AF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теңіз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х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/>
                <w:szCs w:val="14"/>
                <w:lang w:val="kk-KZ"/>
              </w:rPr>
              <w:t>0,4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морской</w:t>
            </w:r>
          </w:p>
        </w:tc>
      </w:tr>
    </w:tbl>
    <w:p w:rsidR="003E670C" w:rsidRPr="004272A3" w:rsidRDefault="003E670C" w:rsidP="003E670C">
      <w:pPr>
        <w:ind w:right="-6011" w:firstLine="284"/>
        <w:rPr>
          <w:rFonts w:ascii="Calibri" w:hAnsi="Calibri" w:cs="Calibri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b/>
          <w:i/>
          <w:sz w:val="16"/>
          <w:szCs w:val="16"/>
        </w:rPr>
        <w:t xml:space="preserve">* 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Жолаушыларды метрополитенмен тасымалдау есепке алынған.</w:t>
      </w:r>
    </w:p>
    <w:p w:rsidR="003E670C" w:rsidRPr="004272A3" w:rsidRDefault="003E670C" w:rsidP="003E670C">
      <w:pPr>
        <w:pStyle w:val="a9"/>
        <w:spacing w:before="0" w:after="0"/>
        <w:ind w:firstLine="284"/>
        <w:jc w:val="left"/>
        <w:rPr>
          <w:rFonts w:ascii="Calibri" w:hAnsi="Calibri" w:cs="Calibri"/>
          <w:b w:val="0"/>
          <w:i/>
          <w:sz w:val="16"/>
          <w:szCs w:val="16"/>
        </w:rPr>
      </w:pPr>
      <w:r w:rsidRPr="004272A3">
        <w:rPr>
          <w:rFonts w:ascii="Calibri" w:hAnsi="Calibri" w:cs="Calibri"/>
          <w:b w:val="0"/>
          <w:i/>
          <w:sz w:val="16"/>
          <w:szCs w:val="16"/>
          <w:lang w:val="kk-KZ"/>
        </w:rPr>
        <w:t xml:space="preserve">  </w:t>
      </w:r>
      <w:r w:rsidRPr="004272A3">
        <w:rPr>
          <w:rFonts w:ascii="Calibri" w:hAnsi="Calibri" w:cs="Calibri"/>
          <w:b w:val="0"/>
          <w:i/>
          <w:sz w:val="16"/>
          <w:szCs w:val="16"/>
        </w:rPr>
        <w:t xml:space="preserve"> С учетом перевозок пассажиров метрополитеном.</w:t>
      </w:r>
    </w:p>
    <w:p w:rsidR="003E670C" w:rsidRPr="004272A3" w:rsidRDefault="003E670C" w:rsidP="003E670C">
      <w:pPr>
        <w:pStyle w:val="a9"/>
        <w:spacing w:before="160" w:after="160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54</w:t>
      </w:r>
      <w:r w:rsidRPr="004272A3">
        <w:rPr>
          <w:rFonts w:ascii="Calibri" w:hAnsi="Calibri" w:cs="Calibri"/>
        </w:rPr>
        <w:t xml:space="preserve"> Жалпы пайдаланудағы қатынас жолдарының ұзындығы</w:t>
      </w:r>
      <w:r w:rsidRPr="004272A3">
        <w:rPr>
          <w:rFonts w:ascii="Calibri" w:hAnsi="Calibri" w:cs="Calibri"/>
        </w:rPr>
        <w:br/>
        <w:t>Протяженность путей сообщения общего пользования</w:t>
      </w:r>
    </w:p>
    <w:p w:rsidR="003E670C" w:rsidRPr="004272A3" w:rsidRDefault="003E670C" w:rsidP="003E670C">
      <w:pPr>
        <w:pStyle w:val="a5"/>
        <w:spacing w:before="0" w:after="0"/>
        <w:jc w:val="both"/>
        <w:rPr>
          <w:rFonts w:ascii="Calibri" w:hAnsi="Calibri" w:cs="Calibri"/>
          <w:szCs w:val="16"/>
        </w:rPr>
      </w:pPr>
      <w:r w:rsidRPr="004272A3">
        <w:rPr>
          <w:rFonts w:ascii="Calibri" w:hAnsi="Calibri" w:cs="Calibri"/>
          <w:szCs w:val="16"/>
        </w:rPr>
        <w:t>жыл соңына; мың километр</w:t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</w:rPr>
        <w:tab/>
      </w:r>
      <w:r w:rsidRPr="004272A3">
        <w:rPr>
          <w:rFonts w:ascii="Calibri" w:hAnsi="Calibri" w:cs="Calibri"/>
          <w:szCs w:val="16"/>
          <w:lang w:val="kk-KZ"/>
        </w:rPr>
        <w:t xml:space="preserve">                       </w:t>
      </w:r>
      <w:r w:rsidRPr="004272A3">
        <w:rPr>
          <w:rFonts w:ascii="Calibri" w:hAnsi="Calibri" w:cs="Calibri"/>
          <w:szCs w:val="16"/>
        </w:rPr>
        <w:t>на конец года; тыс. километров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850"/>
        <w:gridCol w:w="851"/>
        <w:gridCol w:w="850"/>
        <w:gridCol w:w="851"/>
        <w:gridCol w:w="2976"/>
      </w:tblGrid>
      <w:tr w:rsidR="003E670C" w:rsidRPr="004272A3" w:rsidTr="00E019AF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2014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Теміржол желісінің пайдаланыстағы ұзындығының қашықтығы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15,0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14,9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15,3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15,3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15,3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Протяженность эксплуатационной длины железнодорожных линий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из них: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электрлендірілгендері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4,1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электрифицированные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пайдаланудағы автомобиль жолдарының ұзындығы</w:t>
            </w:r>
            <w:r w:rsidRPr="00227BEB">
              <w:rPr>
                <w:rFonts w:ascii="Calibri" w:hAnsi="Calibri" w:cs="Calibri"/>
                <w:szCs w:val="16"/>
              </w:rPr>
              <w:t>*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96,0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97,</w:t>
            </w: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97,4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96,9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96,4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Протяженность автомобильных дорог общего пользования</w:t>
            </w:r>
            <w:r w:rsidRPr="00227BEB">
              <w:rPr>
                <w:rFonts w:ascii="Calibri" w:hAnsi="Calibri" w:cs="Calibri"/>
                <w:szCs w:val="16"/>
              </w:rPr>
              <w:t>*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lastRenderedPageBreak/>
              <w:t xml:space="preserve">    одан: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из них: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қатты жамылғылы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86,0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86,2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87,1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86,6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kk-KZ"/>
              </w:rPr>
              <w:t>86,4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 твердым покрытием</w:t>
            </w:r>
          </w:p>
        </w:tc>
      </w:tr>
      <w:tr w:rsidR="003E670C" w:rsidRPr="004272A3" w:rsidTr="00E019AF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пайдаланудағы пайдаланатын кеме жүретін барлық ішкі жолдарының ұзындығы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Протяженность всех эксплуатируемых судоходных внутренних путей общего пользования</w:t>
            </w:r>
          </w:p>
        </w:tc>
      </w:tr>
    </w:tbl>
    <w:p w:rsidR="003E670C" w:rsidRPr="004272A3" w:rsidRDefault="003E670C" w:rsidP="003E670C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  <w:szCs w:val="16"/>
        </w:rPr>
      </w:pPr>
      <w:r w:rsidRPr="004272A3">
        <w:rPr>
          <w:rFonts w:ascii="Calibri" w:hAnsi="Calibri" w:cs="Calibri"/>
          <w:b w:val="0"/>
          <w:sz w:val="16"/>
          <w:szCs w:val="16"/>
          <w:lang w:val="kk-KZ"/>
        </w:rPr>
        <w:t>Ж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алғасы</w:t>
      </w:r>
      <w:proofErr w:type="spellEnd"/>
      <w:r w:rsidRPr="004272A3">
        <w:rPr>
          <w:rFonts w:ascii="Calibri" w:hAnsi="Calibri" w:cs="Calibri"/>
          <w:b w:val="0"/>
          <w:sz w:val="16"/>
          <w:szCs w:val="16"/>
        </w:rPr>
        <w:t xml:space="preserve"> </w:t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szCs w:val="16"/>
          <w:lang w:val="kk-KZ"/>
        </w:rPr>
        <w:tab/>
        <w:t xml:space="preserve">                                   П</w:t>
      </w:r>
      <w:proofErr w:type="spellStart"/>
      <w:r w:rsidRPr="004272A3">
        <w:rPr>
          <w:rFonts w:ascii="Calibri" w:hAnsi="Calibri" w:cs="Calibri"/>
          <w:b w:val="0"/>
          <w:sz w:val="16"/>
          <w:szCs w:val="16"/>
        </w:rPr>
        <w:t>родолжение</w:t>
      </w:r>
      <w:proofErr w:type="spell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850"/>
        <w:gridCol w:w="851"/>
        <w:gridCol w:w="850"/>
        <w:gridCol w:w="851"/>
        <w:gridCol w:w="2976"/>
      </w:tblGrid>
      <w:tr w:rsidR="003E670C" w:rsidRPr="004272A3" w:rsidTr="00E019AF">
        <w:trPr>
          <w:trHeight w:val="2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70C" w:rsidRPr="004272A3" w:rsidRDefault="003E670C" w:rsidP="00E019AF">
            <w:pPr>
              <w:pStyle w:val="a6"/>
              <w:rPr>
                <w:rFonts w:ascii="Calibri" w:hAnsi="Calibri" w:cs="Calibri"/>
                <w:szCs w:val="16"/>
              </w:rPr>
            </w:pP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Теміржол желісінің пайдаланыстағы ұзындығының қашықтығы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15,3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15,5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16,0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16,0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16,0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Протяженность эксплуатационной длины железнодорожных линий</w:t>
            </w: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из них:</w:t>
            </w: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электрлендірілгендері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электрифицированные</w:t>
            </w: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пайдаланудағы автомобиль жолдарының ұзындығы</w:t>
            </w:r>
            <w:r w:rsidRPr="00826C08">
              <w:rPr>
                <w:rFonts w:ascii="Calibri" w:hAnsi="Calibri" w:cs="Calibri"/>
                <w:szCs w:val="16"/>
              </w:rPr>
              <w:t>*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96,5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96,4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95,4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96,2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95,6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Протяженность автомобильных дорог общего пользования</w:t>
            </w:r>
            <w:r w:rsidRPr="00826C08">
              <w:rPr>
                <w:rFonts w:ascii="Calibri" w:hAnsi="Calibri" w:cs="Calibri"/>
                <w:szCs w:val="16"/>
              </w:rPr>
              <w:t>*</w:t>
            </w: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 олардан: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 xml:space="preserve">   из них:</w:t>
            </w: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қатты жамылғылы</w:t>
            </w:r>
          </w:p>
        </w:tc>
        <w:tc>
          <w:tcPr>
            <w:tcW w:w="993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86,2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87,0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81,8</w:t>
            </w:r>
          </w:p>
        </w:tc>
        <w:tc>
          <w:tcPr>
            <w:tcW w:w="850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8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>3</w:t>
            </w:r>
            <w:r w:rsidRPr="004272A3">
              <w:rPr>
                <w:rFonts w:ascii="Calibri" w:hAnsi="Calibri" w:cs="Calibri"/>
                <w:szCs w:val="16"/>
                <w:lang w:val="kk-KZ"/>
              </w:rPr>
              <w:t>,</w:t>
            </w:r>
            <w:r w:rsidRPr="004272A3">
              <w:rPr>
                <w:rFonts w:ascii="Calibri" w:hAnsi="Calibri" w:cs="Calibri"/>
                <w:szCs w:val="16"/>
                <w:lang w:val="en-US"/>
              </w:rPr>
              <w:t>2</w:t>
            </w:r>
          </w:p>
        </w:tc>
        <w:tc>
          <w:tcPr>
            <w:tcW w:w="851" w:type="dxa"/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szCs w:val="16"/>
                <w:lang w:val="en-US"/>
              </w:rPr>
              <w:t>84,8</w:t>
            </w:r>
          </w:p>
        </w:tc>
        <w:tc>
          <w:tcPr>
            <w:tcW w:w="2976" w:type="dxa"/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с твердым покрытием</w:t>
            </w:r>
          </w:p>
        </w:tc>
      </w:tr>
      <w:tr w:rsidR="003E670C" w:rsidRPr="004272A3" w:rsidTr="00E019AF">
        <w:trPr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Жалпы пайдаланудағы пайдаланатын кеме жүретін барлық ішкі жолдарының ұзындығы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4,1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d"/>
              <w:rPr>
                <w:rFonts w:ascii="Calibri" w:hAnsi="Calibri" w:cs="Calibri"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noProof w:val="0"/>
                <w:szCs w:val="16"/>
              </w:rPr>
              <w:t>4,1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3E670C" w:rsidRPr="004272A3" w:rsidRDefault="003E670C" w:rsidP="00E019AF">
            <w:pPr>
              <w:pStyle w:val="a7"/>
              <w:rPr>
                <w:rFonts w:ascii="Calibri" w:hAnsi="Calibri" w:cs="Calibri"/>
                <w:szCs w:val="16"/>
              </w:rPr>
            </w:pPr>
            <w:r w:rsidRPr="004272A3">
              <w:rPr>
                <w:rFonts w:ascii="Calibri" w:hAnsi="Calibri" w:cs="Calibri"/>
                <w:szCs w:val="16"/>
              </w:rPr>
              <w:t>Протяженность всех эксплуатируемых судоходных внутренних путей общего пользования</w:t>
            </w:r>
          </w:p>
        </w:tc>
      </w:tr>
    </w:tbl>
    <w:p w:rsidR="003E670C" w:rsidRPr="004272A3" w:rsidRDefault="003E670C" w:rsidP="003E670C">
      <w:pPr>
        <w:pStyle w:val="a4"/>
        <w:spacing w:before="0"/>
        <w:ind w:left="284"/>
        <w:rPr>
          <w:rFonts w:ascii="Calibri" w:hAnsi="Calibri" w:cs="Calibri"/>
          <w:szCs w:val="16"/>
        </w:rPr>
      </w:pPr>
      <w:bookmarkStart w:id="2" w:name="_GoBack"/>
      <w:r w:rsidRPr="00826C08">
        <w:rPr>
          <w:rFonts w:ascii="Calibri" w:hAnsi="Calibri" w:cs="Calibri"/>
          <w:szCs w:val="16"/>
        </w:rPr>
        <w:t>*</w:t>
      </w:r>
      <w:bookmarkEnd w:id="2"/>
      <w:r w:rsidRPr="004272A3">
        <w:rPr>
          <w:rFonts w:ascii="Calibri" w:hAnsi="Calibri" w:cs="Calibri"/>
          <w:szCs w:val="16"/>
        </w:rPr>
        <w:t xml:space="preserve"> Қазақстан Республикасы Инвестиция және даму министрлігінің деректері бойынша.</w:t>
      </w:r>
      <w:r w:rsidRPr="004272A3">
        <w:rPr>
          <w:rFonts w:ascii="Calibri" w:hAnsi="Calibri" w:cs="Calibri"/>
          <w:szCs w:val="16"/>
        </w:rPr>
        <w:br/>
        <w:t>По данным Министерства по инвестициям и развитию Республики Казахстан.</w:t>
      </w:r>
    </w:p>
    <w:p w:rsidR="00C9326E" w:rsidRPr="004272A3" w:rsidRDefault="00C9326E" w:rsidP="00C9326E">
      <w:pPr>
        <w:pStyle w:val="21"/>
        <w:spacing w:before="0"/>
        <w:rPr>
          <w:rFonts w:ascii="Calibri" w:hAnsi="Calibri" w:cs="Calibri"/>
          <w:sz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t>Байланыс</w:t>
      </w:r>
      <w:r w:rsidR="00B70EE5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  <w:lang w:val="kk-KZ"/>
        </w:rPr>
        <w:br/>
        <w:t>С</w:t>
      </w:r>
      <w:r w:rsidR="00B70EE5" w:rsidRPr="004272A3">
        <w:rPr>
          <w:rFonts w:ascii="Calibri" w:hAnsi="Calibri" w:cs="Calibri"/>
          <w:sz w:val="24"/>
          <w:lang w:val="kk-KZ"/>
        </w:rPr>
        <w:t>татистика с</w:t>
      </w:r>
      <w:r w:rsidRPr="004272A3">
        <w:rPr>
          <w:rFonts w:ascii="Calibri" w:hAnsi="Calibri" w:cs="Calibri"/>
          <w:sz w:val="24"/>
          <w:lang w:val="kk-KZ"/>
        </w:rPr>
        <w:t>вяз</w:t>
      </w:r>
      <w:r w:rsidR="00B70EE5" w:rsidRPr="004272A3">
        <w:rPr>
          <w:rFonts w:ascii="Calibri" w:hAnsi="Calibri" w:cs="Calibri"/>
          <w:sz w:val="24"/>
          <w:lang w:val="kk-KZ"/>
        </w:rPr>
        <w:t>и</w:t>
      </w:r>
    </w:p>
    <w:p w:rsidR="00C9326E" w:rsidRPr="004272A3" w:rsidRDefault="00C9326E" w:rsidP="00C9326E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11.5</w:t>
      </w:r>
      <w:r w:rsidRPr="004272A3">
        <w:rPr>
          <w:rFonts w:ascii="Calibri" w:hAnsi="Calibri" w:cs="Calibri"/>
          <w:lang w:val="kk-KZ"/>
        </w:rPr>
        <w:t>5</w:t>
      </w:r>
      <w:r w:rsidRPr="004272A3">
        <w:rPr>
          <w:rFonts w:ascii="Calibri" w:hAnsi="Calibri" w:cs="Calibri"/>
        </w:rPr>
        <w:t xml:space="preserve"> Байланыс құралдарының бары, ұсынылған қызмет көрсетулер саны</w:t>
      </w:r>
      <w:r w:rsidRPr="004272A3">
        <w:rPr>
          <w:rFonts w:ascii="Calibri" w:hAnsi="Calibri" w:cs="Calibri"/>
        </w:rPr>
        <w:br/>
        <w:t>Наличие средств связи, число предоставленных услуг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1"/>
        <w:gridCol w:w="851"/>
        <w:gridCol w:w="3116"/>
      </w:tblGrid>
      <w:tr w:rsidR="00C9326E" w:rsidRPr="004272A3" w:rsidTr="00027A0B">
        <w:trPr>
          <w:cantSplit/>
          <w:trHeight w:val="20"/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Ұсынылған қызмет көрсетулер: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1" w:type="dxa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Предоставлено услуг: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газеттер және басқа да мерзімдік басылымдар,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204,7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209,8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216,6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214,5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219,1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газет и других периодических изданий,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жөнелтілген жазбаша хат-хабарлар,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</w:rPr>
              <w:t>47,8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48,</w:t>
            </w:r>
            <w:r w:rsidRPr="004272A3">
              <w:rPr>
                <w:rFonts w:ascii="Calibri" w:hAnsi="Calibri" w:cs="Calibri"/>
                <w:noProof w:val="0"/>
              </w:rPr>
              <w:t>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56,2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59,1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51,9</w:t>
            </w:r>
          </w:p>
        </w:tc>
        <w:tc>
          <w:tcPr>
            <w:tcW w:w="3116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отправлено письменной корреспонденции,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жөнелтілген сәлемдемелер мен бандерольдер,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</w:rPr>
              <w:t>2,8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2,8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3,2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3,7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5,3</w:t>
            </w:r>
          </w:p>
        </w:tc>
        <w:tc>
          <w:tcPr>
            <w:tcW w:w="3116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отправлено посылок и бандеролей,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Жіберілген телеграммалар саны,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1,8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1,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4,2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 w:val="16"/>
                <w:lang w:val="kk-KZ"/>
              </w:rPr>
              <w:t>3,1</w:t>
            </w:r>
          </w:p>
        </w:tc>
        <w:tc>
          <w:tcPr>
            <w:tcW w:w="3116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Количество отправленных телеграмм,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Автоматтандырылған қалааралық телефон байланысы бойынша шыққан, сөйлесумен аяқталған шақырулар саны,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900,3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097,3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1 129,9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1 069,0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953,5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Количество исходящих вызовов по автоматической междугородной телефонной связи, закончившихся разговорами,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Тіркелген телефон желілерінің саны, мың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4 057,6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265,8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4 361,4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4 39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3</w:t>
            </w:r>
            <w:r w:rsidRPr="004272A3">
              <w:rPr>
                <w:rFonts w:ascii="Calibri" w:hAnsi="Calibri" w:cs="Calibri"/>
                <w:noProof w:val="0"/>
              </w:rPr>
              <w:t>,0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4 353,4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фиксированных телефонных линий,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тыс.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– халықта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3 403,6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547,5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3 594,7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3 573,4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3 503,3</w:t>
            </w:r>
          </w:p>
        </w:tc>
        <w:tc>
          <w:tcPr>
            <w:tcW w:w="3116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– у населения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Ұялы байланыс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19 402,6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25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noProof w:val="0"/>
              </w:rPr>
              <w:t>240,4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30 235,4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30 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364,9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28 595,6</w:t>
            </w:r>
          </w:p>
        </w:tc>
        <w:tc>
          <w:tcPr>
            <w:tcW w:w="3116" w:type="dxa"/>
            <w:tcBorders>
              <w:left w:val="nil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абонентов сотовой связи, тыс</w:t>
            </w:r>
            <w:r w:rsidRPr="004272A3">
              <w:rPr>
                <w:rFonts w:ascii="Calibri" w:hAnsi="Calibri" w:cs="Calibri"/>
                <w:lang w:val="kk-KZ"/>
              </w:rPr>
              <w:t>.</w:t>
            </w:r>
            <w:r w:rsidRPr="004272A3">
              <w:rPr>
                <w:rFonts w:ascii="Calibri" w:hAnsi="Calibri" w:cs="Calibri"/>
              </w:rPr>
              <w:t xml:space="preserve">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Тіркелген Интернет абоненттерінің саны, мың бірлік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</w:rPr>
              <w:t>986,2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1 261,5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1 607,2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1 976,0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2 100,9</w:t>
            </w:r>
          </w:p>
        </w:tc>
        <w:tc>
          <w:tcPr>
            <w:tcW w:w="3116" w:type="dxa"/>
            <w:tcBorders>
              <w:left w:val="nil"/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абонентов фиксированного Интернета, тыс. единиц</w:t>
            </w:r>
          </w:p>
        </w:tc>
      </w:tr>
    </w:tbl>
    <w:p w:rsidR="00C9326E" w:rsidRPr="004272A3" w:rsidRDefault="00C9326E" w:rsidP="00C9326E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  <w:lang w:val="kk-KZ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850"/>
        <w:gridCol w:w="851"/>
        <w:gridCol w:w="850"/>
        <w:gridCol w:w="851"/>
        <w:gridCol w:w="3118"/>
      </w:tblGrid>
      <w:tr w:rsidR="00C9326E" w:rsidRPr="004272A3" w:rsidTr="00027A0B">
        <w:trPr>
          <w:cantSplit/>
          <w:trHeight w:val="20"/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26E" w:rsidRPr="004272A3" w:rsidRDefault="00C9326E" w:rsidP="00027A0B">
            <w:pPr>
              <w:pStyle w:val="a6"/>
              <w:rPr>
                <w:rFonts w:ascii="Calibri" w:hAnsi="Calibri" w:cs="Calibri"/>
              </w:rPr>
            </w:pP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Ұсынылған қызмет көрсетулер: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pStyle w:val="a7"/>
              <w:ind w:right="92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Предоставлено услуг: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газеттер және басқа да мерзімдік басылымдар,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185,2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179,6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164,3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135,6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118,7</w:t>
            </w:r>
          </w:p>
        </w:tc>
        <w:tc>
          <w:tcPr>
            <w:tcW w:w="3118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газет и других периодических изданий,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жөнелтілген жазбаша хат-хабарлар,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64,6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52,7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44,6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43,4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49,1</w:t>
            </w:r>
          </w:p>
        </w:tc>
        <w:tc>
          <w:tcPr>
            <w:tcW w:w="3118" w:type="dxa"/>
            <w:vAlign w:val="bottom"/>
          </w:tcPr>
          <w:p w:rsidR="00C9326E" w:rsidRPr="004272A3" w:rsidRDefault="00C9326E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отправлено письменной корреспонденции,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жөнелтілген сәлемдемелер мен бандерольдер,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7,9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6,3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7,1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6,6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0"/>
              <w:ind w:firstLine="0"/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8,9</w:t>
            </w:r>
          </w:p>
        </w:tc>
        <w:tc>
          <w:tcPr>
            <w:tcW w:w="3118" w:type="dxa"/>
            <w:vAlign w:val="bottom"/>
          </w:tcPr>
          <w:p w:rsidR="00C9326E" w:rsidRPr="004272A3" w:rsidRDefault="00C9326E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отправлено посылок и бандеролей,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Жіберілген телеграммалар саны,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2,1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1,7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1,4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0"/>
              <w:ind w:firstLine="0"/>
              <w:jc w:val="right"/>
              <w:rPr>
                <w:rFonts w:ascii="Calibri" w:hAnsi="Calibri" w:cs="Calibri"/>
                <w:noProof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z w:val="16"/>
                <w:lang w:val="kk-KZ"/>
              </w:rPr>
              <w:t>1,1</w:t>
            </w:r>
          </w:p>
        </w:tc>
        <w:tc>
          <w:tcPr>
            <w:tcW w:w="3118" w:type="dxa"/>
            <w:vAlign w:val="bottom"/>
          </w:tcPr>
          <w:p w:rsidR="00C9326E" w:rsidRPr="004272A3" w:rsidRDefault="00C9326E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Количество отправленных телеграмм,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Автоматтандырылған қалааралық телефон байланысы бойынша шыққан, сөйлесумен аяқталған шақырулар саны, млн.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809,1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865,1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734,3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612,5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502,6</w:t>
            </w:r>
          </w:p>
        </w:tc>
        <w:tc>
          <w:tcPr>
            <w:tcW w:w="3118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Количество исходящих вызовов по автоматической междугородной телефонной связи, закончившихся разговорами, млн.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Тіркелген телефон желілерінің саны, мың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4 147,8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3 925,2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3 686,6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3 206,1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3 072,5</w:t>
            </w:r>
          </w:p>
        </w:tc>
        <w:tc>
          <w:tcPr>
            <w:tcW w:w="3118" w:type="dxa"/>
            <w:tcBorders>
              <w:bottom w:val="nil"/>
            </w:tcBorders>
            <w:vAlign w:val="bottom"/>
          </w:tcPr>
          <w:p w:rsidR="00C9326E" w:rsidRPr="004272A3" w:rsidRDefault="00C9326E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фиксированных телефонных линий,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тыс.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ind w:left="17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– халықта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3 289,1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3 065,3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2 839,9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2 595,5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2 455,7</w:t>
            </w:r>
          </w:p>
        </w:tc>
        <w:tc>
          <w:tcPr>
            <w:tcW w:w="3118" w:type="dxa"/>
            <w:vAlign w:val="bottom"/>
          </w:tcPr>
          <w:p w:rsidR="00C9326E" w:rsidRPr="004272A3" w:rsidRDefault="00C9326E" w:rsidP="00027A0B">
            <w:pPr>
              <w:pStyle w:val="a7"/>
              <w:ind w:left="2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– у населения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Ұялы байланыс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26 309,3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25 534,7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26 693,3</w:t>
            </w:r>
          </w:p>
        </w:tc>
        <w:tc>
          <w:tcPr>
            <w:tcW w:w="850" w:type="dxa"/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26 065,6</w:t>
            </w:r>
          </w:p>
        </w:tc>
        <w:tc>
          <w:tcPr>
            <w:tcW w:w="851" w:type="dxa"/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szCs w:val="16"/>
                <w:lang w:val="kk-KZ"/>
              </w:rPr>
              <w:t>25 717,7</w:t>
            </w:r>
          </w:p>
        </w:tc>
        <w:tc>
          <w:tcPr>
            <w:tcW w:w="3118" w:type="dxa"/>
            <w:tcBorders>
              <w:left w:val="nil"/>
            </w:tcBorders>
            <w:vAlign w:val="bottom"/>
          </w:tcPr>
          <w:p w:rsidR="00C9326E" w:rsidRPr="004272A3" w:rsidRDefault="00C9326E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абонентов сотовой связи, тыс</w:t>
            </w:r>
            <w:r w:rsidRPr="004272A3">
              <w:rPr>
                <w:rFonts w:ascii="Calibri" w:hAnsi="Calibri" w:cs="Calibri"/>
                <w:lang w:val="kk-KZ"/>
              </w:rPr>
              <w:t>.</w:t>
            </w:r>
            <w:r w:rsidRPr="004272A3">
              <w:rPr>
                <w:rFonts w:ascii="Calibri" w:hAnsi="Calibri" w:cs="Calibri"/>
              </w:rPr>
              <w:t xml:space="preserve"> единиц</w:t>
            </w:r>
          </w:p>
        </w:tc>
      </w:tr>
      <w:tr w:rsidR="00C9326E" w:rsidRPr="004272A3" w:rsidTr="00027A0B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Тіркелген Интернет абоненттерінің саны, мың бірлік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</w:rPr>
              <w:t>2 305,6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snapToGrid w:val="0"/>
                <w:lang w:val="kk-KZ"/>
              </w:rPr>
              <w:t>2 352,7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2 580,2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2 462,4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2 511,6</w:t>
            </w:r>
          </w:p>
        </w:tc>
        <w:tc>
          <w:tcPr>
            <w:tcW w:w="3118" w:type="dxa"/>
            <w:tcBorders>
              <w:left w:val="nil"/>
              <w:bottom w:val="single" w:sz="4" w:space="0" w:color="auto"/>
            </w:tcBorders>
            <w:vAlign w:val="bottom"/>
          </w:tcPr>
          <w:p w:rsidR="00C9326E" w:rsidRPr="004272A3" w:rsidRDefault="00C9326E" w:rsidP="00027A0B">
            <w:pPr>
              <w:pStyle w:val="a7"/>
              <w:ind w:left="102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Число абонентов фиксированного Интернета, тыс. единиц</w:t>
            </w:r>
          </w:p>
        </w:tc>
      </w:tr>
    </w:tbl>
    <w:p w:rsidR="006C7C55" w:rsidRPr="004272A3" w:rsidRDefault="006C7C55" w:rsidP="006C7C55">
      <w:pPr>
        <w:pStyle w:val="21"/>
        <w:rPr>
          <w:rFonts w:ascii="Calibri" w:hAnsi="Calibri" w:cs="Calibri"/>
          <w:sz w:val="24"/>
          <w:lang w:val="kk-KZ"/>
        </w:rPr>
      </w:pPr>
      <w:r w:rsidRPr="004272A3">
        <w:rPr>
          <w:rFonts w:ascii="Calibri" w:hAnsi="Calibri" w:cs="Calibri"/>
          <w:sz w:val="24"/>
          <w:lang w:val="kk-KZ"/>
        </w:rPr>
        <w:t>Ішкі сауда</w:t>
      </w:r>
      <w:r w:rsidR="00B70EE5" w:rsidRPr="004272A3">
        <w:rPr>
          <w:rFonts w:ascii="Calibri" w:hAnsi="Calibri" w:cs="Calibri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z w:val="24"/>
          <w:lang w:val="kk-KZ"/>
        </w:rPr>
        <w:br/>
      </w:r>
      <w:r w:rsidR="00B70EE5" w:rsidRPr="004272A3">
        <w:rPr>
          <w:rFonts w:ascii="Calibri" w:hAnsi="Calibri" w:cs="Calibri"/>
          <w:sz w:val="24"/>
          <w:lang w:val="kk-KZ"/>
        </w:rPr>
        <w:t>Статистика в</w:t>
      </w:r>
      <w:r w:rsidRPr="004272A3">
        <w:rPr>
          <w:rFonts w:ascii="Calibri" w:hAnsi="Calibri" w:cs="Calibri"/>
          <w:sz w:val="24"/>
          <w:lang w:val="kk-KZ"/>
        </w:rPr>
        <w:t>нутренн</w:t>
      </w:r>
      <w:r w:rsidR="00B70EE5" w:rsidRPr="004272A3">
        <w:rPr>
          <w:rFonts w:ascii="Calibri" w:hAnsi="Calibri" w:cs="Calibri"/>
          <w:sz w:val="24"/>
          <w:lang w:val="kk-KZ"/>
        </w:rPr>
        <w:t>ей</w:t>
      </w:r>
      <w:r w:rsidRPr="004272A3">
        <w:rPr>
          <w:rFonts w:ascii="Calibri" w:hAnsi="Calibri" w:cs="Calibri"/>
          <w:sz w:val="24"/>
          <w:lang w:val="kk-KZ"/>
        </w:rPr>
        <w:t xml:space="preserve"> торговл</w:t>
      </w:r>
      <w:r w:rsidR="00B70EE5" w:rsidRPr="004272A3">
        <w:rPr>
          <w:rFonts w:ascii="Calibri" w:hAnsi="Calibri" w:cs="Calibri"/>
          <w:sz w:val="24"/>
          <w:lang w:val="kk-KZ"/>
        </w:rPr>
        <w:t>и</w:t>
      </w:r>
    </w:p>
    <w:p w:rsidR="006C7C55" w:rsidRPr="004272A3" w:rsidRDefault="006C7C55" w:rsidP="006C7C55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11.5</w:t>
      </w:r>
      <w:r w:rsidRPr="004272A3">
        <w:rPr>
          <w:rFonts w:ascii="Calibri" w:hAnsi="Calibri" w:cs="Calibri"/>
          <w:lang w:val="kk-KZ"/>
        </w:rPr>
        <w:t>6</w:t>
      </w:r>
      <w:r w:rsidRPr="004272A3">
        <w:rPr>
          <w:rFonts w:ascii="Calibri" w:hAnsi="Calibri" w:cs="Calibri"/>
        </w:rPr>
        <w:t xml:space="preserve"> Сауда дамуының негізгі көрсеткіштері</w:t>
      </w:r>
      <w:r w:rsidRPr="004272A3">
        <w:rPr>
          <w:rFonts w:ascii="Calibri" w:hAnsi="Calibri" w:cs="Calibri"/>
        </w:rPr>
        <w:br/>
        <w:t>Основные показатели развития торговли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832"/>
        <w:gridCol w:w="832"/>
        <w:gridCol w:w="832"/>
        <w:gridCol w:w="832"/>
        <w:gridCol w:w="832"/>
        <w:gridCol w:w="2887"/>
      </w:tblGrid>
      <w:tr w:rsidR="006C7C55" w:rsidRPr="004272A3" w:rsidTr="00FE0569">
        <w:trPr>
          <w:cantSplit/>
          <w:trHeight w:hRule="exact" w:val="228"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2010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2012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2013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</w:tr>
      <w:tr w:rsidR="006C7C55" w:rsidRPr="004272A3" w:rsidTr="00FE0569">
        <w:trPr>
          <w:cantSplit/>
          <w:trHeight w:hRule="exact" w:val="429"/>
        </w:trPr>
        <w:tc>
          <w:tcPr>
            <w:tcW w:w="3159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Бөлшек сауда көлемі (ағымдағы бағаларда), млрд. теңге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3 197,1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3 865,8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4 567,7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5 474,3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</w:rPr>
              <w:t>6 332,3</w:t>
            </w:r>
          </w:p>
        </w:tc>
        <w:tc>
          <w:tcPr>
            <w:tcW w:w="2887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Объем розничной торговли (в текущих ценах) , млрд. тенге</w:t>
            </w:r>
          </w:p>
        </w:tc>
      </w:tr>
      <w:tr w:rsidR="006C7C55" w:rsidRPr="004272A3" w:rsidTr="00FE0569">
        <w:trPr>
          <w:cantSplit/>
          <w:trHeight w:hRule="exact" w:val="266"/>
        </w:trPr>
        <w:tc>
          <w:tcPr>
            <w:tcW w:w="315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887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6C7C55" w:rsidRPr="004272A3" w:rsidTr="00FE0569">
        <w:trPr>
          <w:cantSplit/>
          <w:trHeight w:hRule="exact" w:val="275"/>
        </w:trPr>
        <w:tc>
          <w:tcPr>
            <w:tcW w:w="315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азық-түлік тауарлары 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1 050,2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1 225,9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1 417, 7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1 609,</w:t>
            </w:r>
            <w:r w:rsidRPr="004272A3">
              <w:rPr>
                <w:rFonts w:ascii="Calibri" w:hAnsi="Calibri" w:cs="Calibri"/>
                <w:noProof w:val="0"/>
              </w:rPr>
              <w:t>9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1 820, 8</w:t>
            </w:r>
          </w:p>
        </w:tc>
        <w:tc>
          <w:tcPr>
            <w:tcW w:w="2887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6C7C55" w:rsidRPr="004272A3" w:rsidTr="00FE0569">
        <w:trPr>
          <w:cantSplit/>
          <w:trHeight w:hRule="exact" w:val="306"/>
        </w:trPr>
        <w:tc>
          <w:tcPr>
            <w:tcW w:w="315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азық-түлік емес тауарлар 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</w:rPr>
              <w:t>2 146,9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2 639,9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3 150,0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en-US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3 864,4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  <w:lang w:val="en-US"/>
              </w:rPr>
              <w:t>4 511,</w:t>
            </w:r>
            <w:r w:rsidRPr="004272A3">
              <w:rPr>
                <w:rFonts w:ascii="Calibri" w:hAnsi="Calibri" w:cs="Calibri"/>
                <w:sz w:val="16"/>
              </w:rPr>
              <w:t>5</w:t>
            </w:r>
          </w:p>
        </w:tc>
        <w:tc>
          <w:tcPr>
            <w:tcW w:w="2887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непродовольственные товары</w:t>
            </w:r>
          </w:p>
        </w:tc>
      </w:tr>
      <w:tr w:rsidR="006C7C55" w:rsidRPr="004272A3" w:rsidTr="00FE0569">
        <w:trPr>
          <w:cantSplit/>
          <w:trHeight w:hRule="exact" w:val="565"/>
        </w:trPr>
        <w:tc>
          <w:tcPr>
            <w:tcW w:w="315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Бөлшек сауда желісіндегі тауар қоры (ағымдағы бағаларда, жыл соңына),</w:t>
            </w:r>
          </w:p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млрд. теңге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</w:rPr>
              <w:t>136,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9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186,8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230,8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280,2</w:t>
            </w:r>
          </w:p>
        </w:tc>
        <w:tc>
          <w:tcPr>
            <w:tcW w:w="832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324,8</w:t>
            </w:r>
          </w:p>
        </w:tc>
        <w:tc>
          <w:tcPr>
            <w:tcW w:w="2887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Товарные запасы в розничной сети (в текущих ценах, на конец года) , млрд. тенге</w:t>
            </w:r>
          </w:p>
        </w:tc>
      </w:tr>
      <w:tr w:rsidR="006C7C55" w:rsidRPr="004272A3" w:rsidTr="00FE0569">
        <w:trPr>
          <w:cantSplit/>
          <w:trHeight w:hRule="exact" w:val="271"/>
        </w:trPr>
        <w:tc>
          <w:tcPr>
            <w:tcW w:w="3159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сауда күндерінде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44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43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42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46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44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днях торговли</w:t>
            </w:r>
          </w:p>
        </w:tc>
      </w:tr>
    </w:tbl>
    <w:p w:rsidR="006C7C55" w:rsidRPr="004272A3" w:rsidRDefault="006C7C55" w:rsidP="006C7C55">
      <w:pPr>
        <w:rPr>
          <w:rFonts w:ascii="Calibri" w:hAnsi="Calibri" w:cs="Calibri"/>
          <w:sz w:val="16"/>
          <w:szCs w:val="16"/>
        </w:rPr>
      </w:pPr>
      <w:proofErr w:type="spellStart"/>
      <w:r w:rsidRPr="004272A3">
        <w:rPr>
          <w:rFonts w:ascii="Calibri" w:hAnsi="Calibri" w:cs="Calibri"/>
          <w:sz w:val="16"/>
          <w:szCs w:val="16"/>
        </w:rPr>
        <w:t>Жалғасы</w:t>
      </w:r>
      <w:proofErr w:type="spellEnd"/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</w:rPr>
        <w:tab/>
      </w:r>
      <w:r w:rsidRPr="004272A3">
        <w:rPr>
          <w:rFonts w:ascii="Calibri" w:hAnsi="Calibri" w:cs="Calibri"/>
          <w:sz w:val="16"/>
          <w:szCs w:val="16"/>
          <w:lang w:val="kk-KZ"/>
        </w:rPr>
        <w:t xml:space="preserve">                </w:t>
      </w:r>
      <w:r w:rsidRPr="004272A3">
        <w:rPr>
          <w:rFonts w:ascii="Calibri" w:hAnsi="Calibri" w:cs="Calibri"/>
          <w:sz w:val="16"/>
          <w:szCs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853"/>
        <w:gridCol w:w="804"/>
        <w:gridCol w:w="753"/>
        <w:gridCol w:w="2976"/>
      </w:tblGrid>
      <w:tr w:rsidR="006C7C55" w:rsidRPr="004272A3" w:rsidTr="00FE0569">
        <w:trPr>
          <w:cantSplit/>
          <w:trHeight w:hRule="exact" w:val="23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</w:tr>
      <w:tr w:rsidR="006C7C55" w:rsidRPr="004272A3" w:rsidTr="00FE0569">
        <w:trPr>
          <w:cantSplit/>
          <w:trHeight w:hRule="exact" w:val="404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Бөлшек сауда көлемі (ағымдағы бағаларда), млрд. теңге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6 555,8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7 974,4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8 892,8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10 045,8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11 327,6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Объем розничной торговли (в текущих ценах), млрд. тенге</w:t>
            </w:r>
          </w:p>
        </w:tc>
      </w:tr>
      <w:tr w:rsidR="006C7C55" w:rsidRPr="004272A3" w:rsidTr="00FE0569">
        <w:trPr>
          <w:cantSplit/>
          <w:trHeight w:hRule="exact" w:val="270"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3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04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53" w:type="dxa"/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6C7C55" w:rsidRPr="004272A3" w:rsidTr="00FE0569">
        <w:trPr>
          <w:cantSplit/>
          <w:trHeight w:hRule="exact" w:val="202"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1 886,9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2 204,3</w:t>
            </w:r>
          </w:p>
        </w:tc>
        <w:tc>
          <w:tcPr>
            <w:tcW w:w="853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2 690,8</w:t>
            </w:r>
          </w:p>
        </w:tc>
        <w:tc>
          <w:tcPr>
            <w:tcW w:w="804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3 035,8</w:t>
            </w:r>
          </w:p>
        </w:tc>
        <w:tc>
          <w:tcPr>
            <w:tcW w:w="753" w:type="dxa"/>
            <w:vAlign w:val="bottom"/>
          </w:tcPr>
          <w:p w:rsidR="006C7C55" w:rsidRPr="004272A3" w:rsidRDefault="006C7C55" w:rsidP="00FE056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4272A3">
              <w:rPr>
                <w:rFonts w:ascii="Calibri" w:hAnsi="Calibri"/>
                <w:sz w:val="16"/>
                <w:szCs w:val="16"/>
              </w:rPr>
              <w:t>3 562,4 442 361</w:t>
            </w:r>
          </w:p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6C7C55" w:rsidRPr="004272A3" w:rsidTr="00FE0569">
        <w:trPr>
          <w:cantSplit/>
          <w:trHeight w:hRule="exact" w:val="222"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азық-түлік емес тауарлар 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4668,9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5 770,1</w:t>
            </w:r>
          </w:p>
        </w:tc>
        <w:tc>
          <w:tcPr>
            <w:tcW w:w="853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6 202,0</w:t>
            </w:r>
          </w:p>
        </w:tc>
        <w:tc>
          <w:tcPr>
            <w:tcW w:w="804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7 010,0</w:t>
            </w:r>
          </w:p>
        </w:tc>
        <w:tc>
          <w:tcPr>
            <w:tcW w:w="753" w:type="dxa"/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7 765,1</w:t>
            </w: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непродовольственные товары</w:t>
            </w:r>
          </w:p>
        </w:tc>
      </w:tr>
      <w:tr w:rsidR="006C7C55" w:rsidRPr="004272A3" w:rsidTr="00FE0569">
        <w:trPr>
          <w:cantSplit/>
          <w:trHeight w:hRule="exact" w:val="651"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Бөлшек сауда желісіндегі тауар қоры (ағымдағы бағаларда, жыл соңына сауда кәсіпорындары бойынша), млрд. теңге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363,1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387,1</w:t>
            </w:r>
          </w:p>
        </w:tc>
        <w:tc>
          <w:tcPr>
            <w:tcW w:w="853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434,7</w:t>
            </w:r>
          </w:p>
        </w:tc>
        <w:tc>
          <w:tcPr>
            <w:tcW w:w="804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490,1</w:t>
            </w:r>
          </w:p>
        </w:tc>
        <w:tc>
          <w:tcPr>
            <w:tcW w:w="753" w:type="dxa"/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667,0</w:t>
            </w: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Товарные запасы в розничной сети (в текущих ценах, на конец года по предприятиям торговли), млрд. тенге</w:t>
            </w:r>
          </w:p>
        </w:tc>
      </w:tr>
      <w:tr w:rsidR="006C7C55" w:rsidRPr="004272A3" w:rsidTr="00FE0569">
        <w:trPr>
          <w:cantSplit/>
          <w:trHeight w:hRule="exact" w:val="183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сауда күндерінде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47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46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50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днях торговли</w:t>
            </w:r>
          </w:p>
        </w:tc>
      </w:tr>
    </w:tbl>
    <w:p w:rsidR="006C7C55" w:rsidRPr="004272A3" w:rsidRDefault="006C7C55" w:rsidP="006C7C55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11.5</w:t>
      </w:r>
      <w:r w:rsidRPr="004272A3">
        <w:rPr>
          <w:rFonts w:ascii="Calibri" w:hAnsi="Calibri" w:cs="Calibri"/>
          <w:lang w:val="kk-KZ"/>
        </w:rPr>
        <w:t>7</w:t>
      </w:r>
      <w:r w:rsidRPr="004272A3">
        <w:rPr>
          <w:rFonts w:ascii="Calibri" w:hAnsi="Calibri" w:cs="Calibri"/>
        </w:rPr>
        <w:t xml:space="preserve"> Бөлшек сауданың нақты көлемінің индекстері</w:t>
      </w:r>
      <w:r w:rsidRPr="004272A3">
        <w:rPr>
          <w:rFonts w:ascii="Calibri" w:hAnsi="Calibri" w:cs="Calibri"/>
        </w:rPr>
        <w:br/>
        <w:t>Индексы физического объема розничной торговли</w:t>
      </w:r>
    </w:p>
    <w:p w:rsidR="006C7C55" w:rsidRPr="004272A3" w:rsidRDefault="006C7C55" w:rsidP="006C7C55">
      <w:pPr>
        <w:pStyle w:val="a0"/>
        <w:ind w:firstLine="0"/>
        <w:rPr>
          <w:rFonts w:ascii="Calibri" w:hAnsi="Calibri" w:cs="Calibri"/>
          <w:sz w:val="16"/>
        </w:rPr>
      </w:pPr>
      <w:r w:rsidRPr="004272A3">
        <w:rPr>
          <w:rFonts w:ascii="Calibri" w:hAnsi="Calibri" w:cs="Calibri"/>
          <w:sz w:val="16"/>
        </w:rPr>
        <w:t>өткен жылға пайызбен</w:t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</w:rPr>
        <w:tab/>
      </w:r>
      <w:r w:rsidRPr="004272A3">
        <w:rPr>
          <w:rFonts w:ascii="Calibri" w:hAnsi="Calibri" w:cs="Calibri"/>
          <w:sz w:val="16"/>
          <w:lang w:val="kk-KZ"/>
        </w:rPr>
        <w:t xml:space="preserve">                   </w:t>
      </w:r>
      <w:r w:rsidRPr="004272A3">
        <w:rPr>
          <w:rFonts w:ascii="Calibri" w:hAnsi="Calibri" w:cs="Calibri"/>
          <w:sz w:val="16"/>
        </w:rPr>
        <w:t>в процентах к предыдущему году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36"/>
        <w:gridCol w:w="836"/>
        <w:gridCol w:w="836"/>
        <w:gridCol w:w="43"/>
        <w:gridCol w:w="709"/>
        <w:gridCol w:w="851"/>
        <w:gridCol w:w="2976"/>
      </w:tblGrid>
      <w:tr w:rsidR="006C7C55" w:rsidRPr="004272A3" w:rsidTr="00FE0569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</w:tr>
      <w:tr w:rsidR="006C7C55" w:rsidRPr="004272A3" w:rsidTr="00FE0569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Бөлшек сауданың нақты көлем индексі, барлығы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en-US"/>
              </w:rPr>
              <w:t>117</w:t>
            </w:r>
            <w:r w:rsidRPr="004272A3">
              <w:rPr>
                <w:rFonts w:ascii="Calibri" w:hAnsi="Calibri" w:cs="Calibri"/>
                <w:noProof w:val="0"/>
              </w:rPr>
              <w:t>,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111,7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113,4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116,0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</w:rPr>
              <w:t>107,9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физического объема розничной торговли, всего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оның ішінде: 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52" w:type="dxa"/>
            <w:gridSpan w:val="2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</w:t>
            </w:r>
            <w:r w:rsidRPr="004272A3">
              <w:rPr>
                <w:rFonts w:ascii="Calibri" w:hAnsi="Calibri" w:cs="Calibri"/>
                <w:noProof w:val="0"/>
                <w:lang w:val="kk-KZ"/>
              </w:rPr>
              <w:t>6,0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104,1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111,6</w:t>
            </w:r>
          </w:p>
        </w:tc>
        <w:tc>
          <w:tcPr>
            <w:tcW w:w="752" w:type="dxa"/>
            <w:gridSpan w:val="2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108,7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105,3</w:t>
            </w: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алкогольді ішімдіктер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92,2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104,1</w:t>
            </w:r>
          </w:p>
        </w:tc>
        <w:tc>
          <w:tcPr>
            <w:tcW w:w="836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108,2</w:t>
            </w:r>
          </w:p>
        </w:tc>
        <w:tc>
          <w:tcPr>
            <w:tcW w:w="752" w:type="dxa"/>
            <w:gridSpan w:val="2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108,9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88,7</w:t>
            </w: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алкогольные напитки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емес тауарлар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124,7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116,0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114,1</w:t>
            </w:r>
          </w:p>
        </w:tc>
        <w:tc>
          <w:tcPr>
            <w:tcW w:w="752" w:type="dxa"/>
            <w:gridSpan w:val="2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119,3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109,1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непродовольственные товары</w:t>
            </w:r>
          </w:p>
        </w:tc>
      </w:tr>
    </w:tbl>
    <w:p w:rsidR="006C7C55" w:rsidRPr="004272A3" w:rsidRDefault="006C7C55" w:rsidP="006C7C55">
      <w:pPr>
        <w:pStyle w:val="Naimenovanie"/>
        <w:spacing w:before="0" w:after="0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850"/>
        <w:gridCol w:w="709"/>
        <w:gridCol w:w="851"/>
        <w:gridCol w:w="2976"/>
      </w:tblGrid>
      <w:tr w:rsidR="006C7C55" w:rsidRPr="004272A3" w:rsidTr="00FE0569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7C55" w:rsidRPr="004272A3" w:rsidRDefault="006C7C55" w:rsidP="00FE0569">
            <w:pPr>
              <w:pStyle w:val="a6"/>
              <w:rPr>
                <w:rFonts w:ascii="Calibri" w:hAnsi="Calibri" w:cs="Calibri"/>
              </w:rPr>
            </w:pPr>
          </w:p>
        </w:tc>
      </w:tr>
      <w:tr w:rsidR="006C7C55" w:rsidRPr="004272A3" w:rsidTr="00FE0569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Бөлшек сауданың нақты көлем индексі, барлығы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97,5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105,7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105,9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Индекс физического объема розничной торговли, всего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оның ішінде: 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числе: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тауарлары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96,4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101,7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111,9</w:t>
            </w:r>
          </w:p>
        </w:tc>
        <w:tc>
          <w:tcPr>
            <w:tcW w:w="709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106,6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108,5</w:t>
            </w: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продовольственные товары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алкогольді ішімдіктер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125,0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111,7</w:t>
            </w:r>
          </w:p>
        </w:tc>
        <w:tc>
          <w:tcPr>
            <w:tcW w:w="850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93,7</w:t>
            </w:r>
          </w:p>
        </w:tc>
        <w:tc>
          <w:tcPr>
            <w:tcW w:w="709" w:type="dxa"/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100,4</w:t>
            </w:r>
          </w:p>
        </w:tc>
        <w:tc>
          <w:tcPr>
            <w:tcW w:w="851" w:type="dxa"/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108,1</w:t>
            </w:r>
          </w:p>
        </w:tc>
        <w:tc>
          <w:tcPr>
            <w:tcW w:w="2976" w:type="dxa"/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алкогольные напитки</w:t>
            </w:r>
          </w:p>
        </w:tc>
      </w:tr>
      <w:tr w:rsidR="006C7C55" w:rsidRPr="004272A3" w:rsidTr="00FE0569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азық-түлік емес тауарлар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102,1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99,2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d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105,2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104,8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6C7C55" w:rsidRPr="004272A3" w:rsidRDefault="006C7C55" w:rsidP="00FE0569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непродовольственные товары</w:t>
            </w:r>
          </w:p>
        </w:tc>
      </w:tr>
    </w:tbl>
    <w:p w:rsidR="006A76D8" w:rsidRPr="004272A3" w:rsidRDefault="006A76D8" w:rsidP="002E7B06">
      <w:pPr>
        <w:pStyle w:val="21"/>
        <w:pageBreakBefore/>
        <w:spacing w:before="0"/>
        <w:rPr>
          <w:rFonts w:ascii="Calibri" w:hAnsi="Calibri" w:cs="Calibri"/>
          <w:snapToGrid w:val="0"/>
          <w:sz w:val="24"/>
        </w:rPr>
      </w:pPr>
      <w:r w:rsidRPr="004272A3">
        <w:rPr>
          <w:rFonts w:ascii="Calibri" w:hAnsi="Calibri" w:cs="Calibri"/>
          <w:snapToGrid w:val="0"/>
          <w:sz w:val="24"/>
        </w:rPr>
        <w:lastRenderedPageBreak/>
        <w:t>Сырт</w:t>
      </w:r>
      <w:r w:rsidRPr="004272A3">
        <w:rPr>
          <w:rFonts w:ascii="Calibri" w:hAnsi="Calibri" w:cs="Calibri"/>
          <w:snapToGrid w:val="0"/>
          <w:sz w:val="24"/>
          <w:lang w:val="kk-KZ"/>
        </w:rPr>
        <w:t xml:space="preserve">қы </w:t>
      </w:r>
      <w:r w:rsidR="00B70EE5" w:rsidRPr="004272A3">
        <w:rPr>
          <w:rFonts w:ascii="Calibri" w:hAnsi="Calibri" w:cs="Calibri"/>
          <w:snapToGrid w:val="0"/>
          <w:sz w:val="24"/>
          <w:lang w:val="kk-KZ"/>
        </w:rPr>
        <w:t xml:space="preserve">және өзара </w:t>
      </w:r>
      <w:r w:rsidRPr="004272A3">
        <w:rPr>
          <w:rFonts w:ascii="Calibri" w:hAnsi="Calibri" w:cs="Calibri"/>
          <w:snapToGrid w:val="0"/>
          <w:sz w:val="24"/>
          <w:lang w:val="kk-KZ"/>
        </w:rPr>
        <w:t>сауда</w:t>
      </w:r>
      <w:r w:rsidR="00B70EE5" w:rsidRPr="004272A3">
        <w:rPr>
          <w:rFonts w:ascii="Calibri" w:hAnsi="Calibri" w:cs="Calibri"/>
          <w:snapToGrid w:val="0"/>
          <w:sz w:val="24"/>
          <w:lang w:val="kk-KZ"/>
        </w:rPr>
        <w:t xml:space="preserve"> статистикасы</w:t>
      </w:r>
      <w:r w:rsidRPr="004272A3">
        <w:rPr>
          <w:rFonts w:ascii="Calibri" w:hAnsi="Calibri" w:cs="Calibri"/>
          <w:snapToGrid w:val="0"/>
          <w:sz w:val="24"/>
          <w:lang w:val="kk-KZ"/>
        </w:rPr>
        <w:br/>
      </w:r>
      <w:r w:rsidR="00B70EE5" w:rsidRPr="004272A3">
        <w:rPr>
          <w:rFonts w:ascii="Calibri" w:hAnsi="Calibri" w:cs="Calibri"/>
          <w:snapToGrid w:val="0"/>
          <w:sz w:val="24"/>
          <w:lang w:val="kk-KZ"/>
        </w:rPr>
        <w:t>Статистика внешней и взаимной торговли</w:t>
      </w:r>
    </w:p>
    <w:p w:rsidR="00352057" w:rsidRPr="004272A3" w:rsidRDefault="00352057" w:rsidP="00352057">
      <w:pPr>
        <w:pStyle w:val="a9"/>
        <w:ind w:firstLine="0"/>
        <w:rPr>
          <w:rFonts w:ascii="Calibri" w:hAnsi="Calibri" w:cs="Calibri"/>
          <w:snapToGrid w:val="0"/>
          <w:lang w:val="kk-KZ"/>
        </w:rPr>
      </w:pPr>
      <w:r w:rsidRPr="004272A3">
        <w:rPr>
          <w:rFonts w:ascii="Calibri" w:hAnsi="Calibri" w:cs="Calibri"/>
          <w:snapToGrid w:val="0"/>
        </w:rPr>
        <w:t>11.5</w:t>
      </w:r>
      <w:r w:rsidRPr="004272A3">
        <w:rPr>
          <w:rFonts w:ascii="Calibri" w:hAnsi="Calibri" w:cs="Calibri"/>
          <w:snapToGrid w:val="0"/>
          <w:lang w:val="kk-KZ"/>
        </w:rPr>
        <w:t>8</w:t>
      </w:r>
      <w:r w:rsidRPr="004272A3">
        <w:rPr>
          <w:rFonts w:ascii="Calibri" w:hAnsi="Calibri" w:cs="Calibri"/>
          <w:snapToGrid w:val="0"/>
        </w:rPr>
        <w:t xml:space="preserve"> </w:t>
      </w:r>
      <w:r w:rsidRPr="004272A3">
        <w:rPr>
          <w:rFonts w:ascii="Calibri" w:hAnsi="Calibri" w:cs="Calibri"/>
          <w:snapToGrid w:val="0"/>
          <w:lang w:val="kk-KZ"/>
        </w:rPr>
        <w:t>С</w:t>
      </w:r>
      <w:r w:rsidRPr="004272A3">
        <w:rPr>
          <w:rFonts w:ascii="Calibri" w:hAnsi="Calibri" w:cs="Calibri"/>
          <w:snapToGrid w:val="0"/>
        </w:rPr>
        <w:t>ыртқы сауда</w:t>
      </w:r>
      <w:r w:rsidRPr="004272A3">
        <w:rPr>
          <w:rFonts w:ascii="Calibri" w:hAnsi="Calibri" w:cs="Calibri"/>
          <w:snapToGrid w:val="0"/>
        </w:rPr>
        <w:br/>
        <w:t>Внешняя торговля</w:t>
      </w:r>
    </w:p>
    <w:p w:rsidR="00352057" w:rsidRPr="004272A3" w:rsidRDefault="00352057" w:rsidP="00352057">
      <w:pPr>
        <w:pStyle w:val="a5"/>
        <w:spacing w:after="0"/>
        <w:jc w:val="both"/>
        <w:rPr>
          <w:rFonts w:ascii="Calibri" w:hAnsi="Calibri" w:cs="Calibri"/>
          <w:snapToGrid w:val="0"/>
        </w:rPr>
      </w:pPr>
      <w:r w:rsidRPr="004272A3">
        <w:rPr>
          <w:rFonts w:ascii="Calibri" w:hAnsi="Calibri" w:cs="Calibri"/>
          <w:snapToGrid w:val="0"/>
        </w:rPr>
        <w:t>млн. АҚШ доллары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</w:t>
      </w:r>
      <w:r w:rsidRPr="004272A3">
        <w:rPr>
          <w:rFonts w:ascii="Calibri" w:hAnsi="Calibri" w:cs="Calibri"/>
          <w:snapToGrid w:val="0"/>
        </w:rPr>
        <w:t>млн. долларов США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2552"/>
      </w:tblGrid>
      <w:tr w:rsidR="00352057" w:rsidRPr="004272A3" w:rsidTr="006B751A">
        <w:trPr>
          <w:cantSplit/>
          <w:trHeight w:val="177"/>
          <w:tblHeader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552" w:type="dxa"/>
            <w:tcBorders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Тауар айналымы - барлығы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91 397,5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  <w:t>121 241,7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  <w:t>132 807,2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  <w:t>133 506,0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  <w:t>120 755,3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Товарооборот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ind w:firstLine="474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23 916,4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30 834,6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33 530,3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33 553,6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28 599,5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67 481,1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90 407,1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99 276,9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99 952,4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92 155,8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вне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Экспорт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60 270,8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84 335,9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86 448,8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84 700,4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79 459, 8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Экспорт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ind w:firstLine="474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8 967,5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11 972,3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11 417,7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10 881,5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11 052,5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51 303,3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72 363,6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75 031,1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73 818,9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68 407,3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вне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Импорт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31 126,7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36 905,8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46 358,4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48 805,6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41 295, 5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Импорт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ind w:firstLine="474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14 948,9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18 862,3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22 112,6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22 672,1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17 547,0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16 177,8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18 043,5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24 245,8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26 133,5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23 748,5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вне СНГ</w:t>
            </w:r>
          </w:p>
        </w:tc>
      </w:tr>
    </w:tbl>
    <w:p w:rsidR="00352057" w:rsidRPr="004272A3" w:rsidRDefault="00352057" w:rsidP="00352057">
      <w:pPr>
        <w:pStyle w:val="Naimenovanie"/>
        <w:spacing w:before="0" w:after="0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 xml:space="preserve">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3"/>
        <w:gridCol w:w="2551"/>
      </w:tblGrid>
      <w:tr w:rsidR="00352057" w:rsidRPr="004272A3" w:rsidTr="006B751A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551" w:type="dxa"/>
            <w:tcBorders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Тауар айналымы - барлығы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  <w:t>76 523,5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2d"/>
              <w:widowControl/>
              <w:jc w:val="right"/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pacing w:val="0"/>
                <w:kern w:val="0"/>
                <w:position w:val="0"/>
                <w:sz w:val="16"/>
                <w:lang w:val="kk-KZ"/>
              </w:rPr>
              <w:t>62 113,6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78 102,9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94 769,7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97 774,9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Товарооборот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20 970,3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17 691,2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22 430,9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25 602,2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27 374,3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55 553,2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44 422,4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55 672,0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69 167,5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70 400,6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вне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Экспорт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45 955,8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36 736,9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48 503,3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61 111,2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58 065,6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Экспорт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7 908,3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6 327,6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8 298,9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9</w:t>
            </w:r>
            <w:r w:rsidRPr="004272A3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568,3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10 109,5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38 047,5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30 409,3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40 204,4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51 542,9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47 956,1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вне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Импорт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30 567,7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lang w:val="kk-KZ"/>
              </w:rPr>
              <w:t>25 376,7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29 599,6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33 658,5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39 709,3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Импорт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13 062,0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11 363,6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14 132,0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16 033,9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17 264,8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СНГ</w:t>
            </w:r>
          </w:p>
        </w:tc>
      </w:tr>
      <w:tr w:rsidR="00352057" w:rsidRPr="004272A3" w:rsidTr="006B751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17 505,7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  <w:noProof w:val="0"/>
                <w:lang w:val="kk-KZ"/>
              </w:rPr>
            </w:pPr>
            <w:r w:rsidRPr="004272A3">
              <w:rPr>
                <w:rFonts w:ascii="Calibri" w:hAnsi="Calibri" w:cs="Calibri"/>
                <w:noProof w:val="0"/>
                <w:lang w:val="kk-KZ"/>
              </w:rPr>
              <w:t>14 013,1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15 467,6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17 624,6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jc w:val="right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22 444,5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страны вне СНГ</w:t>
            </w:r>
          </w:p>
        </w:tc>
      </w:tr>
    </w:tbl>
    <w:p w:rsidR="00352057" w:rsidRPr="004272A3" w:rsidRDefault="00352057" w:rsidP="00352057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</w:rPr>
        <w:t>11.</w:t>
      </w:r>
      <w:r w:rsidRPr="004272A3">
        <w:rPr>
          <w:rFonts w:ascii="Calibri" w:hAnsi="Calibri" w:cs="Calibri"/>
          <w:lang w:val="kk-KZ"/>
        </w:rPr>
        <w:t>59</w:t>
      </w:r>
      <w:r w:rsidRPr="004272A3">
        <w:rPr>
          <w:rFonts w:ascii="Calibri" w:hAnsi="Calibri" w:cs="Calibri"/>
        </w:rPr>
        <w:t xml:space="preserve"> Экспортталатын тауарлардың негізгі түрлері</w:t>
      </w:r>
      <w:r w:rsidRPr="004272A3">
        <w:rPr>
          <w:rFonts w:ascii="Calibri" w:hAnsi="Calibri" w:cs="Calibri"/>
        </w:rPr>
        <w:br/>
        <w:t>Основные виды экспортируемых товаров</w:t>
      </w:r>
    </w:p>
    <w:p w:rsidR="00352057" w:rsidRPr="004272A3" w:rsidRDefault="00352057" w:rsidP="00352057">
      <w:pPr>
        <w:pStyle w:val="a5"/>
        <w:spacing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млн. АҚШ доллары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                    </w:t>
      </w:r>
      <w:r w:rsidRPr="004272A3">
        <w:rPr>
          <w:rFonts w:ascii="Calibri" w:hAnsi="Calibri" w:cs="Calibri"/>
        </w:rPr>
        <w:t>млн. долларов США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352057" w:rsidRPr="004272A3" w:rsidTr="006B751A">
        <w:trPr>
          <w:cantSplit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689" w:type="dxa"/>
            <w:tcBorders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Экспорт – барлығы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60 270,8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84 335,9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86 448,8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84 700,4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79 459,8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Экспорт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Экспорттың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общего объема экспорта – по важнейшим видам продукции: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37 022,7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55 173,0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56 437,9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57 249,5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53 626,9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 и газовый конденсат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953,5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938,8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752,3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578,9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558,1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2 005,2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2 321,2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3 023,9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3 151,8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2 977,2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Продукты переработки нефти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850,6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2 417,0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2 193,0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1 956,8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1 883,9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Газ природный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Тазартылған мыс және мыс қорытпалары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1 882,0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2 753,0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2 510,3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2 693,5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1 711,6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Медь рафинированная и сплавы медные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қорғасын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191,8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209,5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Свинец необработанный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Темір кені және концентраты, темір кенінің жентегін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1 393,5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2 192,8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1 612,9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1 108,5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Руды и концентраты железные, включая железорудные окатыши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Жайпақ қара металл илегі, ақ қаңылтырды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1 730,1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2 042,6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1 276,2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1 168,8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1 193,2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Прокат черных металлов плоский, включая жесть белую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Ферроқорытпалар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1 931,2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1 935,9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1 875,2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1 722,3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1 839,5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Ферросплавы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Мақта талшығы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80,1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Волокно хлопковое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Бидай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927,4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609,0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1 580,7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960,1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Пшеница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мырыш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577,9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479,7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535,2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487,0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587,6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Цинк необработанный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Жаңа сойылған, салқындатылған немесе тоңазытылған ет және ішек-қарын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24,6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Мясо и субпродукты свежие, охлажденные или мороженые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Минералдық немесе химиялық тыңайтқыштар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70,6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68,9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Удобрения минеральные или химические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6,0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</w:t>
            </w:r>
          </w:p>
        </w:tc>
      </w:tr>
    </w:tbl>
    <w:p w:rsidR="00352057" w:rsidRPr="004272A3" w:rsidRDefault="00352057" w:rsidP="00352057">
      <w:pPr>
        <w:pStyle w:val="Naimenovanie"/>
        <w:spacing w:before="0" w:after="0"/>
        <w:ind w:left="-851" w:firstLine="851"/>
        <w:jc w:val="left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352057" w:rsidRPr="004272A3" w:rsidTr="006B751A">
        <w:trPr>
          <w:cantSplit/>
          <w:tblHeader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89" w:type="dxa"/>
            <w:tcBorders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Экспорт – барлығы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45 955,8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36 736,9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48 503,3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61 111,2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58 065,6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Экспорт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Экспорттың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общего объема экспорта – по важнейшим видам продукции: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26 773,0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19 295,7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26 584,2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37 803,0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33 585,2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 и газовый конденсат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438,9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449,6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1 383,9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1 169,2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1 254,5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1 033,0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Продукты переработки нефти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1 745,5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1 283,7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1 578,5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2 171,0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3 175,9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Газ природный 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Тазартылған мыс және мыс қорытпалары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1 919,7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1 825,9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2 342,5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2 429,1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2 621,2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Медь рафинированная и сплавы медные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қорғасын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174,2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Свинец необработанный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Темір кені және концентраты, темір кенінің жентегін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404,7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389,4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483,1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664,6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Руды и концентраты железные, включая железорудные окатыши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Жайпақ қара металл илегі, ақ қаңылтырды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942,4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1 021,3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1 471,9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1 383,4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963,5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Прокат черных металлов плоский, включая жесть белую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Ферроқорытпалар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1 357,2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1 400,5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2 205,3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2 203,2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1 886,2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Ферросплавы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Мақта талшығы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96,1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Волокно хлопковое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Бидай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694,1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659,5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971,8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1 002,8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Пшеница</w:t>
            </w:r>
          </w:p>
        </w:tc>
      </w:tr>
      <w:tr w:rsidR="00352057" w:rsidRPr="004272A3" w:rsidTr="006B751A">
        <w:trPr>
          <w:cantSplit/>
          <w:trHeight w:val="10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Өңделмеген мырыш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575,7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551,6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304,1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730,6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Цинк необработанный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Жаңа сойылған, салқындатылған немесе тоңазытылған ет және ішек-қарын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58,9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Мясо и субпродукты свежие, охлажденные или мороженые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Минералдық немесе химиялық тыңайтқыштар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83,6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105,5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Удобрения минеральные или химические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1,4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Шерсть</w:t>
            </w:r>
          </w:p>
        </w:tc>
      </w:tr>
    </w:tbl>
    <w:p w:rsidR="00352057" w:rsidRPr="004272A3" w:rsidRDefault="00352057" w:rsidP="00352057">
      <w:pPr>
        <w:pStyle w:val="afffff6"/>
        <w:spacing w:before="240"/>
        <w:jc w:val="center"/>
        <w:rPr>
          <w:rFonts w:ascii="Calibri" w:hAnsi="Calibri" w:cs="Calibri"/>
          <w:b/>
        </w:rPr>
      </w:pPr>
      <w:r w:rsidRPr="004272A3">
        <w:rPr>
          <w:rFonts w:ascii="Calibri" w:hAnsi="Calibri" w:cs="Calibri"/>
          <w:b/>
        </w:rPr>
        <w:t>11.</w:t>
      </w:r>
      <w:r w:rsidRPr="004272A3">
        <w:rPr>
          <w:rFonts w:ascii="Calibri" w:hAnsi="Calibri" w:cs="Calibri"/>
          <w:b/>
          <w:lang w:val="kk-KZ"/>
        </w:rPr>
        <w:t>60</w:t>
      </w:r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Импортталатын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тауарлардың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негізгі</w:t>
      </w:r>
      <w:proofErr w:type="spellEnd"/>
      <w:r w:rsidRPr="004272A3">
        <w:rPr>
          <w:rFonts w:ascii="Calibri" w:hAnsi="Calibri" w:cs="Calibri"/>
          <w:b/>
        </w:rPr>
        <w:t xml:space="preserve"> </w:t>
      </w:r>
      <w:proofErr w:type="spellStart"/>
      <w:r w:rsidRPr="004272A3">
        <w:rPr>
          <w:rFonts w:ascii="Calibri" w:hAnsi="Calibri" w:cs="Calibri"/>
          <w:b/>
        </w:rPr>
        <w:t>түрлері</w:t>
      </w:r>
      <w:proofErr w:type="spellEnd"/>
      <w:r w:rsidRPr="004272A3">
        <w:rPr>
          <w:rFonts w:ascii="Calibri" w:hAnsi="Calibri" w:cs="Calibri"/>
          <w:b/>
        </w:rPr>
        <w:br/>
        <w:t>Основные виды импортируемых товаров</w:t>
      </w:r>
    </w:p>
    <w:p w:rsidR="00352057" w:rsidRPr="004272A3" w:rsidRDefault="00352057" w:rsidP="00352057">
      <w:pPr>
        <w:pStyle w:val="a5"/>
        <w:spacing w:after="0"/>
        <w:ind w:left="-851" w:right="-141" w:firstLine="851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  <w:snapToGrid w:val="0"/>
        </w:rPr>
        <w:t>млн. АҚШ доллары</w:t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</w:rPr>
        <w:tab/>
      </w:r>
      <w:r w:rsidRPr="004272A3">
        <w:rPr>
          <w:rFonts w:ascii="Calibri" w:hAnsi="Calibri" w:cs="Calibri"/>
          <w:snapToGrid w:val="0"/>
          <w:lang w:val="kk-KZ"/>
        </w:rPr>
        <w:t xml:space="preserve">     </w:t>
      </w:r>
      <w:r w:rsidRPr="004272A3">
        <w:rPr>
          <w:rFonts w:ascii="Calibri" w:hAnsi="Calibri" w:cs="Calibri"/>
        </w:rPr>
        <w:t>млн. долларов США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352057" w:rsidRPr="004272A3" w:rsidTr="006B751A">
        <w:trPr>
          <w:cantSplit/>
          <w:tblHeader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2014</w:t>
            </w:r>
          </w:p>
        </w:tc>
        <w:tc>
          <w:tcPr>
            <w:tcW w:w="2689" w:type="dxa"/>
            <w:tcBorders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Импорт – барлығы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31 126,7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36 905,8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</w:rPr>
              <w:t>46 3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58</w:t>
            </w:r>
            <w:r w:rsidRPr="004272A3">
              <w:rPr>
                <w:rFonts w:ascii="Calibri" w:hAnsi="Calibri" w:cs="Calibri"/>
                <w:sz w:val="16"/>
              </w:rPr>
              <w:t>,</w:t>
            </w:r>
            <w:r w:rsidRPr="004272A3">
              <w:rPr>
                <w:rFonts w:ascii="Calibri" w:hAnsi="Calibri" w:cs="Calibri"/>
                <w:sz w:val="16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48 805,6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41 295,5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Импорт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Импорттың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napToGrid w:val="0"/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общего объема импорта – по важнейшим видам продукции: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122,1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129,1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Чай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майы, маргаринді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noProof/>
                <w:sz w:val="16"/>
              </w:rPr>
            </w:pPr>
            <w:r w:rsidRPr="004272A3">
              <w:rPr>
                <w:rFonts w:ascii="Calibri" w:hAnsi="Calibri" w:cs="Calibri"/>
                <w:noProof/>
                <w:sz w:val="16"/>
              </w:rPr>
              <w:t>135,1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172,8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Масла растительные, вклюая маргарин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397,8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344,3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252,1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Кондитерлік өнімдер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378,7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440,2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547,3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480,1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Кондитерские изделия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Алкогольді ішімдіктер, этил спиртін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143,9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177,5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204,8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204,8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Алкогольные напитки, включая спирт этиловый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 көмірден алынған кокс және жартылай кокс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239,6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298,6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255,6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196,7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161,0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Кокс и полукокс из каменного угля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2 402,2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2 502,4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2 259,5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2 841,3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188,0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 и газовый конденсат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913,8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1 379,5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1 480,2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1 599,3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1 412,5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Продукты переработки нефти 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322,1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301,3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442,8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490,2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370,4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Газ природный 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 энергиясы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116,8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176,7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177,2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92,5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Электроэнергия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Химия өнеркәсібінің өнімдері, пластмассалар, каучук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4320,3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4 964,6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5 791,9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6 451,1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5 775,8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Продукция химической промышленности, пластмасы, каучук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жаңа шиналар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274,2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386,4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474,6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483,6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383,0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шины новые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Қара металдан жасалған құбырлар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840,6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864,1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2 003,9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2 701,9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1 087,9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Трубы из черных металлов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Машиналар және жабдықтар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7 761,7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9 222,3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10 777,5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11 494,7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10 828,8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Машины и оборудование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Көлік кұралдары (жер үсті, әуе және су көліктерінің құралдары, олардың бөлшектері мен жабдықтары)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1 304,2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1 880,6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3 338,1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4 401,7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Транспортные средства (средства наземного, воздушного и водного транспорта их части и принадлежости)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  из них: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жеңіл автомобильдер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448,9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655,3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1 385,8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2 190,0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2 330,0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легковые автомобили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жүк автомобильдері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249,5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416,0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z w:val="16"/>
              </w:rPr>
              <w:t>592,2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524,4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грузовые автомобили</w:t>
            </w:r>
          </w:p>
        </w:tc>
      </w:tr>
    </w:tbl>
    <w:p w:rsidR="00352057" w:rsidRPr="004272A3" w:rsidRDefault="00352057" w:rsidP="00352057">
      <w:pPr>
        <w:pStyle w:val="Naimenovanie"/>
        <w:spacing w:before="0" w:after="0"/>
        <w:ind w:left="-851" w:firstLine="851"/>
        <w:jc w:val="both"/>
        <w:rPr>
          <w:rFonts w:ascii="Calibri" w:hAnsi="Calibri" w:cs="Calibri"/>
          <w:b w:val="0"/>
          <w:sz w:val="16"/>
        </w:rPr>
      </w:pPr>
      <w:proofErr w:type="spellStart"/>
      <w:r w:rsidRPr="004272A3">
        <w:rPr>
          <w:rFonts w:ascii="Calibri" w:hAnsi="Calibri" w:cs="Calibri"/>
          <w:b w:val="0"/>
          <w:sz w:val="16"/>
        </w:rPr>
        <w:t>Жалғасы</w:t>
      </w:r>
      <w:proofErr w:type="spellEnd"/>
      <w:r w:rsidRPr="004272A3">
        <w:rPr>
          <w:rFonts w:ascii="Calibri" w:hAnsi="Calibri" w:cs="Calibri"/>
          <w:b w:val="0"/>
          <w:sz w:val="16"/>
        </w:rPr>
        <w:t xml:space="preserve"> </w:t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</w:r>
      <w:r w:rsidRPr="004272A3">
        <w:rPr>
          <w:rFonts w:ascii="Calibri" w:hAnsi="Calibri" w:cs="Calibri"/>
          <w:b w:val="0"/>
          <w:sz w:val="16"/>
          <w:lang w:val="kk-KZ"/>
        </w:rPr>
        <w:tab/>
        <w:t xml:space="preserve">                </w:t>
      </w:r>
      <w:r w:rsidRPr="004272A3">
        <w:rPr>
          <w:rFonts w:ascii="Calibri" w:hAnsi="Calibr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352057" w:rsidRPr="004272A3" w:rsidTr="006B751A">
        <w:trPr>
          <w:cantSplit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</w:p>
        </w:tc>
        <w:tc>
          <w:tcPr>
            <w:tcW w:w="2689" w:type="dxa"/>
            <w:tcBorders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6"/>
              <w:rPr>
                <w:rFonts w:ascii="Calibri" w:hAnsi="Calibri" w:cs="Calibri"/>
              </w:rPr>
            </w:pP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Импорт – барлығы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30 567,7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25 376,7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29 599,6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33 658,5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bCs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39 709,3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Импорт - всего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lastRenderedPageBreak/>
              <w:t>Импорттың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общего объема импорта – по важнейшим видам продукции: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Шай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107,8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Чай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Өсімдік майы, маргаринді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132,2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Масла растительные, включая маргарин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Қант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180,5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156,6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Сахар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Кондитерлік өнімдер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379,3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330,1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397,7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71,3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Кондитерские изделия</w:t>
            </w:r>
          </w:p>
        </w:tc>
      </w:tr>
      <w:tr w:rsidR="00352057" w:rsidRPr="004272A3" w:rsidTr="006B751A">
        <w:trPr>
          <w:cantSplit/>
          <w:trHeight w:val="20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Алкогольді ішімдіктер, этил спиртін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163,2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  <w:noProof w:val="0"/>
              </w:rPr>
            </w:pPr>
            <w:r w:rsidRPr="004272A3">
              <w:rPr>
                <w:rFonts w:ascii="Calibri" w:hAnsi="Calibri" w:cs="Calibri"/>
                <w:noProof w:val="0"/>
              </w:rPr>
              <w:t>Алкогольные напитки, включая спирт этиловый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87,6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Уголь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Тас көмірден алынған кокс және жартылай кокс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146,0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259,3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Кокс и полукокс из каменного угля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Нефть и газовый конденсат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931,8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784,1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1 042,7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1 024,3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427,2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Продукты переработки нефти 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439,0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472,0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356,2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1 034,5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1 329,9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Газ природный 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 энергиясы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57,2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Электроэнергия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Химия өнеркәсібінің өнімдері, пластмассалар, каучук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4 548,5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4 050,1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4 915,3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5 201,2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5 465,0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Продукция химической промышленности, пластмассы, каучук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 жаңа шиналар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277,4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378,1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 шины новые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Қара металдан жасалған құбырлар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1 311,5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932,5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776,9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1 030,7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Трубы из черных металлов</w:t>
            </w:r>
          </w:p>
        </w:tc>
      </w:tr>
      <w:tr w:rsidR="00352057" w:rsidRPr="004272A3" w:rsidTr="006B751A">
        <w:trPr>
          <w:cantSplit/>
          <w:trHeight w:val="1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Машиналар және жабдықтар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8 669,3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6 870,2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7 792,8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9 038,9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12 532,2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Машины и оборудование</w:t>
            </w:r>
          </w:p>
        </w:tc>
      </w:tr>
      <w:tr w:rsidR="00352057" w:rsidRPr="004272A3" w:rsidTr="006B751A">
        <w:trPr>
          <w:cantSplit/>
          <w:trHeight w:val="17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Көлік кұралдары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2 021,6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2 090,1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1 601,2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lang w:val="en-US"/>
              </w:rPr>
            </w:pPr>
            <w:proofErr w:type="spellStart"/>
            <w:r w:rsidRPr="004272A3">
              <w:rPr>
                <w:rFonts w:ascii="Calibri" w:hAnsi="Calibri" w:cs="Calibri"/>
                <w:sz w:val="16"/>
                <w:lang w:val="en-US"/>
              </w:rPr>
              <w:t>Транспортные</w:t>
            </w:r>
            <w:proofErr w:type="spellEnd"/>
            <w:r w:rsidRPr="004272A3">
              <w:rPr>
                <w:rFonts w:ascii="Calibri" w:hAnsi="Calibri" w:cs="Calibri"/>
                <w:sz w:val="16"/>
                <w:lang w:val="en-US"/>
              </w:rPr>
              <w:t xml:space="preserve"> </w:t>
            </w:r>
            <w:proofErr w:type="spellStart"/>
            <w:r w:rsidRPr="004272A3">
              <w:rPr>
                <w:rFonts w:ascii="Calibri" w:hAnsi="Calibri" w:cs="Calibri"/>
                <w:sz w:val="16"/>
                <w:lang w:val="en-US"/>
              </w:rPr>
              <w:t>средства</w:t>
            </w:r>
            <w:proofErr w:type="spellEnd"/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них: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жеңіл автомобильдер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873,1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416,8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556,5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619,3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795,5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легковые автомобили</w:t>
            </w:r>
          </w:p>
        </w:tc>
      </w:tr>
      <w:tr w:rsidR="00352057" w:rsidRPr="004272A3" w:rsidTr="006B751A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жүк автомобильдері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175,2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en-US"/>
              </w:rPr>
              <w:t>371,5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321,4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057" w:rsidRPr="004272A3" w:rsidRDefault="00352057" w:rsidP="006B751A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грузовые автомобили</w:t>
            </w:r>
          </w:p>
        </w:tc>
      </w:tr>
    </w:tbl>
    <w:p w:rsidR="00C367E1" w:rsidRPr="004272A3" w:rsidRDefault="00C367E1" w:rsidP="00C367E1">
      <w:pPr>
        <w:pStyle w:val="21"/>
        <w:tabs>
          <w:tab w:val="left" w:pos="567"/>
        </w:tabs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szCs w:val="24"/>
          <w:lang w:val="kk-KZ"/>
        </w:rPr>
        <w:t>Мемлекеттік қаржы</w:t>
      </w:r>
      <w:r w:rsidRPr="004272A3">
        <w:rPr>
          <w:rFonts w:ascii="Calibri" w:hAnsi="Calibri" w:cs="Calibri"/>
          <w:sz w:val="24"/>
          <w:szCs w:val="24"/>
        </w:rPr>
        <w:br/>
      </w:r>
      <w:r w:rsidRPr="004272A3">
        <w:rPr>
          <w:rFonts w:ascii="Calibri" w:hAnsi="Calibri" w:cs="Calibri"/>
          <w:sz w:val="24"/>
          <w:szCs w:val="24"/>
          <w:lang w:val="kk-KZ"/>
        </w:rPr>
        <w:t>Государственные финансы</w:t>
      </w:r>
    </w:p>
    <w:p w:rsidR="00C367E1" w:rsidRPr="004272A3" w:rsidRDefault="00C367E1" w:rsidP="00C367E1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.6</w:t>
      </w:r>
      <w:r w:rsidRPr="004272A3">
        <w:rPr>
          <w:rFonts w:ascii="Calibri" w:hAnsi="Calibri" w:cs="Calibri"/>
          <w:lang w:val="kk-KZ"/>
        </w:rPr>
        <w:t>1</w:t>
      </w:r>
      <w:r w:rsidRPr="004272A3">
        <w:rPr>
          <w:rFonts w:ascii="Calibri" w:hAnsi="Calibri" w:cs="Calibri"/>
        </w:rPr>
        <w:t xml:space="preserve"> Мемлекеттік бюджет</w:t>
      </w:r>
      <w:r w:rsidRPr="004272A3">
        <w:rPr>
          <w:rFonts w:ascii="Calibri" w:hAnsi="Calibri" w:cs="Calibri"/>
        </w:rPr>
        <w:br/>
        <w:t>Государственный бюджет</w:t>
      </w:r>
    </w:p>
    <w:p w:rsidR="00C367E1" w:rsidRPr="004272A3" w:rsidRDefault="00C367E1" w:rsidP="00C367E1">
      <w:pPr>
        <w:pStyle w:val="a5"/>
        <w:spacing w:after="0"/>
        <w:ind w:left="-567" w:right="-568" w:firstLine="567"/>
        <w:jc w:val="both"/>
        <w:rPr>
          <w:rFonts w:ascii="Calibri" w:hAnsi="Calibri" w:cs="Calibri"/>
          <w:lang w:val="kk-KZ"/>
        </w:rPr>
      </w:pPr>
      <w:r w:rsidRPr="004272A3">
        <w:rPr>
          <w:rFonts w:ascii="Calibri" w:hAnsi="Calibri" w:cs="Calibri"/>
        </w:rPr>
        <w:t>млн. теңге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                </w:t>
      </w:r>
      <w:r w:rsidRPr="004272A3">
        <w:rPr>
          <w:rFonts w:ascii="Calibri" w:hAnsi="Calibri" w:cs="Calibri"/>
        </w:rPr>
        <w:t>млн. тенге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1130"/>
        <w:gridCol w:w="1135"/>
        <w:gridCol w:w="1135"/>
        <w:gridCol w:w="1135"/>
        <w:gridCol w:w="1135"/>
        <w:gridCol w:w="2116"/>
      </w:tblGrid>
      <w:tr w:rsidR="00C367E1" w:rsidRPr="004272A3" w:rsidTr="002772D2">
        <w:tc>
          <w:tcPr>
            <w:tcW w:w="1185" w:type="pct"/>
            <w:tcBorders>
              <w:left w:val="nil"/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</w:t>
            </w:r>
            <w:r w:rsidRPr="004272A3">
              <w:rPr>
                <w:rFonts w:ascii="Calibri" w:hAnsi="Calibri" w:cs="Calibri"/>
                <w:snapToGrid w:val="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2012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2013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2014</w:t>
            </w:r>
          </w:p>
        </w:tc>
        <w:tc>
          <w:tcPr>
            <w:tcW w:w="1038" w:type="pct"/>
            <w:tcBorders>
              <w:bottom w:val="single" w:sz="4" w:space="0" w:color="auto"/>
              <w:right w:val="nil"/>
            </w:tcBorders>
          </w:tcPr>
          <w:p w:rsidR="00C367E1" w:rsidRPr="004272A3" w:rsidRDefault="00C367E1" w:rsidP="002772D2">
            <w:pPr>
              <w:pStyle w:val="a6"/>
              <w:ind w:firstLine="32"/>
              <w:rPr>
                <w:rFonts w:ascii="Calibri" w:hAnsi="Calibri" w:cs="Calibri"/>
                <w:snapToGrid w:val="0"/>
              </w:rPr>
            </w:pPr>
          </w:p>
        </w:tc>
      </w:tr>
      <w:tr w:rsidR="00C367E1" w:rsidRPr="004272A3" w:rsidTr="002772D2">
        <w:tc>
          <w:tcPr>
            <w:tcW w:w="11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Табыстар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4 299 132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5 370 826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9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5 813 003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6 382 353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7 321 277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Доходы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</w:rPr>
              <w:t>салық түсімдері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2 934 081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3982338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right="-41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095 366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</w:rPr>
            </w:pPr>
            <w:r w:rsidRPr="004272A3">
              <w:rPr>
                <w:rFonts w:ascii="Calibri" w:hAnsi="Calibri" w:cs="Calibri"/>
                <w:snapToGrid w:val="0"/>
                <w:sz w:val="16"/>
                <w:szCs w:val="16"/>
              </w:rPr>
              <w:t>4 779 004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5 115 744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налоговые поступления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97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ind w:right="-94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корпорациялық табыс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837 233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1050380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9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041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217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032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737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1 169 667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ind w:right="-94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корпоративный подоходный налог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жеке табыс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312 332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376 245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438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498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492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991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552 280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индивидуальный подоходный налог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қосылған құн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677 229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865 213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914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361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327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650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1 198 170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налог на добавленную стоимость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акциздер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61 423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76 400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93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143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103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651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147 057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акцизы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жеке меншікке салықтар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148 408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161 169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172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193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453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227  175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налоги на собственность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әлеуметтік салық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253 830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296 843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340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997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380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427 985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социальный налог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 салықтар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643 626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1 156 088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97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094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845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1 248 045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1 393 410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прочие налоги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салықтан тыс түсімдер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104 398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138 597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285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144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141 717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179 488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неналоговые поступления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негізгі капиталды сатудан түскен түсім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60 653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49 891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52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56 132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71 045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поступления от продажи основного капитала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трансферттер түсімдері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1 200 000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1 200 000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102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380</w:t>
            </w: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1 405 500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1 955 000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поступления трансфертов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Шығындар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</w:rPr>
              <w:t>4 457 164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5 423 255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</w:rPr>
              <w:t>6 268 972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6 852 711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7 791 867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Затраты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жалпы сипаттағы мемлекеттік қызметтер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224 944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296 481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326 129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382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136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 xml:space="preserve">483 663 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государственные услуги общего характера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қорғаныс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221 345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264 503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341 104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396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512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431 664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оборона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қоғамдық тәртіп және қауіпсіздік, құқықтық, сот, қылмыстық-атқару қызметі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368 776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448 495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102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558 218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608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346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601 048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общественный порядок и безопасность, правовая, судебная уголовно- исполнительная деятельность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білім беру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755 295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986 774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1 210 115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237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1 358 669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образование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денсаулық сақтау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551 326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626 310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730 820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795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092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856 222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здравоохранение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lastRenderedPageBreak/>
              <w:t xml:space="preserve">әлеуметтік көмек және әлеуметтік қамтамасыз ету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905 273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1 133 573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ind w:left="-102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1 239 018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> 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359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664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1 548 638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социальная помощь и социальное обеспечение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тұрғын үй-коммуналдық шаруашылық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334 155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389 238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438 586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472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554 696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жилищно-коммунальное хозяйство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мәдениет, спорт, туризм және ақпараттық кеңістік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227 564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201 640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223 065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258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297 795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культура, спорт, туризм и информационное пространство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отын-энергетикалық кешен және жер қойнауын пайдалану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79 720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112 491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126 613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119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607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128 656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топливно-энергетический комплекс и недропользование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ind w:right="-94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ауыл, су, орман, балық шаруашылығы, ерекше қорғалатын табиғат аумақтары, қоршаған ортаны және жануарлар әлемін қорғау, жер қатынастары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207 074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270 763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292 573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258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839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349 079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ind w:right="-94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сельское, водное и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өнеркәсіп; сәулет, қала құрылысы және құрылыс қызметі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28 236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24 817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26 492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32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188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42 538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ind w:right="-94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промышленность; архитектурная, градостроительная и строительная деятельность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 және коммуникация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390 670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449 231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482 060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511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614 202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 и коммуникации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өзгелер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68 170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97 264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143 659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242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682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292 204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прочие 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борышқа қызмет көрсету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94 617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121 675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130 520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178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057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232 793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обслуживание долга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трансферттер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-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трансферты 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Таза бюджеттік кредит беру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22 189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69 072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28 588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25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805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43 207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Чистое бюджетное кредитование 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бюджеттік кредиттер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110 814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141 183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135 374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93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91 872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бюджетные кредиты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бюджеттік кредиттерді өтеу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88 625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72 111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106 786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67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347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48 665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погашения бюджетных кредитов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Қаржылық активтермен болатын операциялар бойынша сальдо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347 043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447 117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405 752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204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765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572 873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Сальдо по операциям с финансовыми активами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қаржылық активтерді сатып алу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348 072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448 806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406 820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214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434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575 160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приобретение финансовых активов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мемлекеттік қаржылық активтерін сатудан түскен түсімдер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1 029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1 688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1 068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9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669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2 287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поступления от продажи финансовых активов государства</w:t>
            </w:r>
          </w:p>
        </w:tc>
      </w:tr>
      <w:tr w:rsidR="00C367E1" w:rsidRPr="004272A3" w:rsidTr="002772D2"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 тапшылығы (профициті)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-527 264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-568 618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-890 309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-700</w:t>
            </w:r>
            <w:r w:rsidRPr="004272A3">
              <w:rPr>
                <w:rFonts w:ascii="Calibri" w:hAnsi="Calibri" w:cs="Calibri"/>
                <w:snapToGrid w:val="0"/>
                <w:szCs w:val="16"/>
                <w:lang w:val="en-US"/>
              </w:rPr>
              <w:t xml:space="preserve"> </w:t>
            </w:r>
            <w:r w:rsidRPr="004272A3">
              <w:rPr>
                <w:rFonts w:ascii="Calibri" w:hAnsi="Calibri" w:cs="Calibri"/>
                <w:snapToGrid w:val="0"/>
                <w:szCs w:val="16"/>
              </w:rPr>
              <w:t>928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-1 086 670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Дефицит (профицит) бюджета</w:t>
            </w:r>
          </w:p>
        </w:tc>
      </w:tr>
    </w:tbl>
    <w:p w:rsidR="00C367E1" w:rsidRPr="004272A3" w:rsidRDefault="00C367E1" w:rsidP="00C367E1">
      <w:pPr>
        <w:pStyle w:val="a4"/>
        <w:spacing w:before="0" w:after="0"/>
        <w:ind w:left="-567" w:firstLine="567"/>
        <w:contextualSpacing/>
        <w:jc w:val="both"/>
        <w:rPr>
          <w:rFonts w:ascii="Calibri" w:hAnsi="Calibri" w:cs="Calibri"/>
          <w:i w:val="0"/>
          <w:lang w:val="kk-KZ"/>
        </w:rPr>
      </w:pPr>
      <w:r w:rsidRPr="004272A3">
        <w:rPr>
          <w:rFonts w:ascii="Calibri" w:hAnsi="Calibri" w:cs="Calibri"/>
          <w:i w:val="0"/>
          <w:lang w:val="kk-KZ"/>
        </w:rPr>
        <w:t>Жалғасы</w:t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  <w:t xml:space="preserve">                Продолжение</w:t>
      </w: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4"/>
        <w:gridCol w:w="1137"/>
        <w:gridCol w:w="1137"/>
        <w:gridCol w:w="1135"/>
        <w:gridCol w:w="1135"/>
        <w:gridCol w:w="1135"/>
        <w:gridCol w:w="2112"/>
      </w:tblGrid>
      <w:tr w:rsidR="00C367E1" w:rsidRPr="004272A3" w:rsidTr="002772D2">
        <w:tc>
          <w:tcPr>
            <w:tcW w:w="1183" w:type="pct"/>
            <w:tcBorders>
              <w:left w:val="nil"/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2015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2016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2017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2018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2019</w:t>
            </w:r>
          </w:p>
        </w:tc>
        <w:tc>
          <w:tcPr>
            <w:tcW w:w="1035" w:type="pct"/>
            <w:tcBorders>
              <w:bottom w:val="single" w:sz="4" w:space="0" w:color="auto"/>
              <w:right w:val="nil"/>
            </w:tcBorders>
          </w:tcPr>
          <w:p w:rsidR="00C367E1" w:rsidRPr="004272A3" w:rsidRDefault="00C367E1" w:rsidP="002772D2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</w:tr>
      <w:tr w:rsidR="00C367E1" w:rsidRPr="004272A3" w:rsidTr="002772D2">
        <w:tc>
          <w:tcPr>
            <w:tcW w:w="11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Табыстар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7 634 805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9 308 485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11 567 691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10 808 573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12 758 479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Доходы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салық түсімдері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4 883 913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6 023 263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6 810 851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7 890 048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9 216 474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налоговые поступления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корпорациялық табыс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1 224 645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1 437 365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1 538 785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1 687 577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1 974 763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корпоративный подоходный налог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ind w:left="425" w:hanging="425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жеке табыс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598 807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691 778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750 212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838 394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876 324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индивидуальный подоходный налог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қосылған құн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944 438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1 495 682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1 664 699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2 034 314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2 693 127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налог на добавленную стоимость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акциздер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161 068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205 231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255 994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311 856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343 409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акцизы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жеке меншікке салықтар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267 030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273 695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315 849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365 647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395 513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налоги на собственность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әлеуметтік салық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464 674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530 440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576 607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618 505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696 635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социальный налог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 салықтар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1 223 251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1 377 196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1 708 705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2 033 755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2 236 703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прочие налоги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салықтан тыс түсімдер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224 767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369 424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273 872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225 988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354 463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неналоговые поступления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негізгі капиталды сатудан түскен түсім 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 xml:space="preserve">69 708 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60 225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68 651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92 537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117 542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поступления от продажи основного капитала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трансферттер түсімдері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2 456 417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2 855 574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4 414 317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2 600 000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3 070 000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поступления трансфертов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Шығындар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8 227 097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9 433 745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12 485 378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11 346 054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13 535 581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Затраты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 том числе: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жалпы сипаттағы мемлекеттік қызметтер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697 302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622 484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652 254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611 026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744 128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государственные услуги общего характера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қорғаныс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453 682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438 499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452 375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542 129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738 655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оборона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</w:rPr>
              <w:t>қоғамдық тәртіп және қауіпсіздік, құқықтық, сот, қылмыстық-атқару қызметі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557 439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584 170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709 712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795 090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833 306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общественный порядок и безопасность, правовая, судебная уголовно- исполнительная деятельность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lastRenderedPageBreak/>
              <w:t>білім беру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 xml:space="preserve"> 1 364 737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1 669 398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1 843 243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1 948 477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2 332 035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образование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денсаулық сақтау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863 899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1 039 576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1 128 316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1 173 313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1 291 789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здравоохранение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</w:rPr>
              <w:t>әлеуметтік көмек және әлеуметтік қамтамасыз ету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1713 451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1 977 315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2 302 330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2 751 354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3 466 724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социальная помощь и социальное обеспечение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</w:rPr>
              <w:t>тұрғын үй-коммуналдық шаруашылық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443 022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507 185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688 374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749 030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913 650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жилищно-коммунальное хозяйство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мәдениет, спорт, туризм және ақпараттық кеңістік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293 774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326 653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398 540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449 291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456 201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культура, спорт, туризм и информационное пространство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отын-энергетикалық кешен және жер қойнауын пайдалану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111 533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100 423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137 939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130 489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127 872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топливно-энергетический комплекс и недропользование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ауыл, су, орман, балық шаруашылығы, ерекше қорғалатын табиғат аумақтары, қоршаған ортаны және жануарлар әлемін қорғау, жер қатынастары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376 038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414 528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474 307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501 835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583 410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сельское, водное и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өнеркәсіп; сәулет, қала құрылысы және құрылыс қызметі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61 775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46 324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29 791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35 860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69 566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промышленность; архитектурная, градостроительная и строительная деятельность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 және коммуникация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681 697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761 990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850 434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834 187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893 622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 и коммуникации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өзгелер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310 014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410 181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2 334 295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225 843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402 557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прочие 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борышқа қызмет көрсету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 xml:space="preserve">297 327 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523 214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458 874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587 663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679 644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обслуживание долга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трансферттер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1 407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kk-KZ"/>
              </w:rPr>
              <w:t>11 804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24 594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10 467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2 422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трансферты 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Таза бюджеттік кредит беру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 xml:space="preserve">84 702 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249 842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201 452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162 840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262 881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Чистое бюджетное кредитование 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бюджеттік кредиттер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152 897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fff4"/>
              <w:snapToGrid w:val="0"/>
              <w:jc w:val="right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272A3">
              <w:rPr>
                <w:rFonts w:ascii="Calibri" w:hAnsi="Calibri" w:cs="Calibri"/>
                <w:sz w:val="16"/>
                <w:szCs w:val="16"/>
                <w:lang w:val="ru-RU"/>
              </w:rPr>
              <w:t>322 611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304 168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272 937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</w:rPr>
              <w:t>392 948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бюджетные кредиты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бюджеттік кредиттерді өтеу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68 195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72 769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102 717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110 097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130 067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погашения бюджетных кредитов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Қаржылық активтермен болатын операциялар бойынша сальдо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238 711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362 616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336 182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132 751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245 324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Сальдо по операциям с финансовыми активами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қаржылық активтерді сатып алу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246 940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368 616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339 932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138 748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252 017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приобретение финансовых активов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мемлекеттік қаржылық активтерін сатудан түскен түсімдер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8 229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6 000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3 750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5 997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6 693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поступления от продажи финансовых активов государства</w:t>
            </w:r>
          </w:p>
        </w:tc>
      </w:tr>
      <w:tr w:rsidR="00C367E1" w:rsidRPr="004272A3" w:rsidTr="002772D2"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Бюджет тапшылығы (профициті)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-915 705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-737 718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</w:pPr>
            <w:r w:rsidRPr="004272A3">
              <w:rPr>
                <w:rFonts w:ascii="Calibri" w:hAnsi="Calibri" w:cs="Calibri"/>
                <w:noProof/>
                <w:snapToGrid w:val="0"/>
                <w:sz w:val="16"/>
                <w:szCs w:val="16"/>
              </w:rPr>
              <w:t>-1 455 320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-833 072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d"/>
              <w:widowControl w:val="0"/>
              <w:rPr>
                <w:rFonts w:ascii="Calibri" w:hAnsi="Calibri" w:cs="Calibri"/>
                <w:snapToGrid w:val="0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szCs w:val="16"/>
                <w:lang w:val="kk-KZ"/>
              </w:rPr>
              <w:t>-1 285 307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7E1" w:rsidRPr="004272A3" w:rsidRDefault="00C367E1" w:rsidP="002772D2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Дефицит (профицит) бюджета </w:t>
            </w:r>
          </w:p>
        </w:tc>
      </w:tr>
    </w:tbl>
    <w:p w:rsidR="00415104" w:rsidRPr="004272A3" w:rsidRDefault="00415104" w:rsidP="00415104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4272A3">
        <w:rPr>
          <w:rFonts w:ascii="Calibri" w:hAnsi="Calibri" w:cs="Calibri"/>
          <w:sz w:val="24"/>
          <w:szCs w:val="24"/>
          <w:lang w:val="kk-KZ"/>
        </w:rPr>
        <w:t>Ақша-кредит статистикасы</w:t>
      </w:r>
      <w:r w:rsidRPr="004272A3">
        <w:rPr>
          <w:rFonts w:ascii="Calibri" w:hAnsi="Calibri" w:cs="Calibri"/>
          <w:sz w:val="24"/>
          <w:szCs w:val="24"/>
        </w:rPr>
        <w:br/>
      </w:r>
      <w:r w:rsidRPr="004272A3">
        <w:rPr>
          <w:rFonts w:ascii="Calibri" w:hAnsi="Calibri" w:cs="Calibri"/>
          <w:sz w:val="24"/>
          <w:szCs w:val="24"/>
          <w:lang w:val="kk-KZ"/>
        </w:rPr>
        <w:t>Денежно-кредитная статистика</w:t>
      </w:r>
    </w:p>
    <w:p w:rsidR="00415104" w:rsidRPr="004272A3" w:rsidRDefault="00415104" w:rsidP="00415104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.6</w:t>
      </w:r>
      <w:r w:rsidRPr="004272A3">
        <w:rPr>
          <w:rFonts w:ascii="Calibri" w:hAnsi="Calibri" w:cs="Calibri"/>
          <w:lang w:val="kk-KZ"/>
        </w:rPr>
        <w:t>2</w:t>
      </w:r>
      <w:r w:rsidRPr="004272A3">
        <w:rPr>
          <w:rFonts w:ascii="Calibri" w:hAnsi="Calibri" w:cs="Calibri"/>
        </w:rPr>
        <w:t xml:space="preserve"> Жиынтық ақша жиыны</w:t>
      </w:r>
      <w:r w:rsidRPr="004272A3">
        <w:rPr>
          <w:rFonts w:ascii="Calibri" w:hAnsi="Calibri" w:cs="Calibri"/>
        </w:rPr>
        <w:br/>
        <w:t>Совокупная денежная масса</w:t>
      </w:r>
    </w:p>
    <w:p w:rsidR="00415104" w:rsidRPr="004272A3" w:rsidRDefault="00415104" w:rsidP="00415104">
      <w:pPr>
        <w:pStyle w:val="a5"/>
        <w:spacing w:after="0"/>
        <w:jc w:val="left"/>
        <w:rPr>
          <w:rFonts w:ascii="Calibri" w:hAnsi="Calibri" w:cs="Calibri"/>
          <w:snapToGrid w:val="0"/>
        </w:rPr>
      </w:pPr>
      <w:r w:rsidRPr="004272A3">
        <w:rPr>
          <w:rFonts w:ascii="Calibri" w:hAnsi="Calibri" w:cs="Calibri"/>
        </w:rPr>
        <w:t>кезең соңына; млрд. теңге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 xml:space="preserve">    </w:t>
      </w:r>
      <w:r w:rsidRPr="004272A3">
        <w:rPr>
          <w:rFonts w:ascii="Calibri" w:hAnsi="Calibri" w:cs="Calibri"/>
        </w:rPr>
        <w:t>на конец периода; млрд. тенге</w:t>
      </w:r>
    </w:p>
    <w:tbl>
      <w:tblPr>
        <w:tblW w:w="102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5"/>
      </w:tblGrid>
      <w:tr w:rsidR="00415104" w:rsidRPr="004272A3" w:rsidTr="00410E03">
        <w:trPr>
          <w:cantSplit/>
          <w:trHeight w:hRule="exact" w:val="223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</w:tr>
      <w:tr w:rsidR="00415104" w:rsidRPr="004272A3" w:rsidTr="00410E03">
        <w:trPr>
          <w:cantSplit/>
          <w:trHeight w:hRule="exact" w:val="389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Ақша жиыны (М3 ақша агрегаты)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8 482,8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9 752,2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522,8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11 </w:t>
            </w:r>
            <w:r w:rsidRPr="004272A3">
              <w:rPr>
                <w:rFonts w:ascii="Calibri" w:hAnsi="Calibri" w:cs="Calibri"/>
                <w:bCs/>
                <w:szCs w:val="16"/>
                <w:lang w:val="kk-KZ"/>
              </w:rPr>
              <w:t>598,1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12 801,5</w:t>
            </w:r>
          </w:p>
        </w:tc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Денежная масса (денежный агрегат M3)</w:t>
            </w:r>
            <w:r w:rsidRPr="004272A3">
              <w:rPr>
                <w:rFonts w:ascii="Calibri" w:hAnsi="Calibri" w:cs="Calibri"/>
                <w:i/>
              </w:rPr>
              <w:t xml:space="preserve"> </w:t>
            </w:r>
          </w:p>
        </w:tc>
      </w:tr>
      <w:tr w:rsidR="00415104" w:rsidRPr="004272A3" w:rsidTr="00410E03">
        <w:trPr>
          <w:cantSplit/>
          <w:trHeight w:hRule="exact" w:val="555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айналыстағы қолма-қол ақша (М0 ақша агрегаты)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</w:rPr>
              <w:t>1 148,5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</w:rPr>
              <w:t>1 365,7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1 528,1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1 512,3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1 122,3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неё наличные деньги в обращении (денежный агрегат М0)</w:t>
            </w:r>
          </w:p>
        </w:tc>
      </w:tr>
    </w:tbl>
    <w:p w:rsidR="00415104" w:rsidRPr="004272A3" w:rsidRDefault="00415104" w:rsidP="00415104">
      <w:pPr>
        <w:pStyle w:val="a4"/>
        <w:spacing w:before="0" w:after="0"/>
        <w:ind w:left="0"/>
        <w:jc w:val="both"/>
        <w:rPr>
          <w:rFonts w:ascii="Calibri" w:hAnsi="Calibri" w:cs="Calibri"/>
          <w:i w:val="0"/>
          <w:lang w:val="kk-KZ"/>
        </w:rPr>
      </w:pPr>
      <w:r w:rsidRPr="004272A3">
        <w:rPr>
          <w:rFonts w:ascii="Calibri" w:hAnsi="Calibri" w:cs="Calibri"/>
          <w:i w:val="0"/>
          <w:lang w:val="kk-KZ"/>
        </w:rPr>
        <w:t>Жалғасы</w:t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  <w:t xml:space="preserve">                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8"/>
        <w:gridCol w:w="907"/>
        <w:gridCol w:w="2835"/>
      </w:tblGrid>
      <w:tr w:rsidR="00415104" w:rsidRPr="004272A3" w:rsidTr="00410E03">
        <w:trPr>
          <w:cantSplit/>
          <w:trHeight w:hRule="exact" w:val="23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vertAlign w:val="superscript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  <w:r w:rsidRPr="00666DF7">
              <w:rPr>
                <w:rFonts w:ascii="Calibri" w:hAnsi="Calibri" w:cs="Calibri"/>
                <w:lang w:val="kk-KZ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</w:tr>
      <w:tr w:rsidR="00415104" w:rsidRPr="004272A3" w:rsidTr="00410E03">
        <w:trPr>
          <w:cantSplit/>
          <w:trHeight w:hRule="exact" w:val="377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Ақша жиыны (М3 ақша агрегаты)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17 125,9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19 798,6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19 456,3</w:t>
            </w:r>
          </w:p>
        </w:tc>
        <w:tc>
          <w:tcPr>
            <w:tcW w:w="908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20 813,4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jc w:val="right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noProof/>
                <w:sz w:val="16"/>
                <w:szCs w:val="16"/>
              </w:rPr>
              <w:t>21 322,1</w:t>
            </w:r>
          </w:p>
        </w:tc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ind w:right="669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Денежная масса (денежный агрегат M3)</w:t>
            </w:r>
            <w:r w:rsidRPr="004272A3">
              <w:rPr>
                <w:rFonts w:ascii="Calibri" w:hAnsi="Calibri" w:cs="Calibri"/>
                <w:i/>
              </w:rPr>
              <w:t xml:space="preserve"> </w:t>
            </w:r>
          </w:p>
        </w:tc>
      </w:tr>
      <w:tr w:rsidR="00415104" w:rsidRPr="004272A3" w:rsidTr="00410E03">
        <w:trPr>
          <w:cantSplit/>
          <w:trHeight w:hRule="exact" w:val="425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одан</w:t>
            </w:r>
            <w:r w:rsidRPr="004272A3">
              <w:rPr>
                <w:rFonts w:ascii="Calibri" w:hAnsi="Calibri" w:cs="Calibri"/>
                <w:lang w:val="kk-KZ"/>
              </w:rPr>
              <w:t>:</w:t>
            </w:r>
            <w:r w:rsidRPr="004272A3">
              <w:rPr>
                <w:rFonts w:ascii="Calibri" w:hAnsi="Calibri" w:cs="Calibri"/>
              </w:rPr>
              <w:t xml:space="preserve"> айналыстағы қолма-қол ақша (М0 ақша агрегаты)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1 237,0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1 748,8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1 946,3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2 260,2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jc w:val="right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noProof/>
                <w:sz w:val="16"/>
                <w:szCs w:val="16"/>
              </w:rPr>
              <w:t>2 300,5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right="-40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из неё наличные деньги в обращении (денежный агрегат М0)</w:t>
            </w:r>
          </w:p>
        </w:tc>
      </w:tr>
    </w:tbl>
    <w:p w:rsidR="00415104" w:rsidRPr="004272A3" w:rsidRDefault="00415104" w:rsidP="00415104">
      <w:pPr>
        <w:pStyle w:val="a0"/>
        <w:ind w:left="284" w:firstLine="0"/>
        <w:jc w:val="left"/>
        <w:rPr>
          <w:rFonts w:ascii="Calibri" w:hAnsi="Calibri" w:cs="Calibri"/>
          <w:i/>
          <w:sz w:val="16"/>
          <w:szCs w:val="16"/>
          <w:lang w:val="kk-KZ"/>
        </w:rPr>
      </w:pPr>
      <w:r w:rsidRPr="00666DF7">
        <w:rPr>
          <w:rFonts w:ascii="Calibri" w:hAnsi="Calibri" w:cs="Calibri"/>
          <w:i/>
          <w:sz w:val="16"/>
          <w:szCs w:val="16"/>
          <w:lang w:val="kk-KZ"/>
        </w:rPr>
        <w:t>*</w:t>
      </w:r>
      <w:r w:rsidR="00666DF7">
        <w:rPr>
          <w:rFonts w:ascii="Calibri" w:hAnsi="Calibri" w:cs="Calibri"/>
          <w:i/>
          <w:sz w:val="16"/>
          <w:szCs w:val="16"/>
          <w:vertAlign w:val="superscript"/>
          <w:lang w:val="kk-KZ"/>
        </w:rPr>
        <w:t xml:space="preserve"> 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Қорытынды айналымдар есепке алынған.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br/>
        <w:t xml:space="preserve"> </w:t>
      </w:r>
      <w:r w:rsidRPr="004272A3">
        <w:rPr>
          <w:rFonts w:ascii="Calibri" w:hAnsi="Calibri" w:cs="Calibri"/>
          <w:i/>
          <w:sz w:val="16"/>
          <w:szCs w:val="16"/>
        </w:rPr>
        <w:t>С учетом заключительных оборотов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</w:p>
    <w:p w:rsidR="00415104" w:rsidRPr="004272A3" w:rsidRDefault="00415104" w:rsidP="00415104">
      <w:pPr>
        <w:pStyle w:val="a9"/>
        <w:ind w:firstLine="0"/>
        <w:rPr>
          <w:rFonts w:ascii="Calibri" w:hAnsi="Calibri" w:cs="Calibri"/>
          <w:vertAlign w:val="superscript"/>
        </w:rPr>
      </w:pPr>
      <w:r w:rsidRPr="004272A3">
        <w:rPr>
          <w:rFonts w:ascii="Calibri" w:hAnsi="Calibri" w:cs="Calibri"/>
          <w:lang w:val="kk-KZ"/>
        </w:rPr>
        <w:lastRenderedPageBreak/>
        <w:t>11</w:t>
      </w:r>
      <w:r w:rsidRPr="004272A3">
        <w:rPr>
          <w:rFonts w:ascii="Calibri" w:hAnsi="Calibri" w:cs="Calibri"/>
        </w:rPr>
        <w:t>.6</w:t>
      </w:r>
      <w:r w:rsidRPr="004272A3">
        <w:rPr>
          <w:rFonts w:ascii="Calibri" w:hAnsi="Calibri" w:cs="Calibri"/>
          <w:lang w:val="kk-KZ"/>
        </w:rPr>
        <w:t>3</w:t>
      </w:r>
      <w:r w:rsidRPr="004272A3">
        <w:rPr>
          <w:rFonts w:ascii="Calibri" w:hAnsi="Calibri" w:cs="Calibri"/>
        </w:rPr>
        <w:t xml:space="preserve"> Екінші деңгейдегі банктердің кредиттері</w:t>
      </w:r>
      <w:r w:rsidRPr="004272A3">
        <w:rPr>
          <w:rFonts w:ascii="Calibri" w:hAnsi="Calibri" w:cs="Calibri"/>
          <w:vertAlign w:val="superscript"/>
        </w:rPr>
        <w:br/>
      </w:r>
      <w:r w:rsidRPr="004272A3">
        <w:rPr>
          <w:rFonts w:ascii="Calibri" w:hAnsi="Calibri" w:cs="Calibri"/>
        </w:rPr>
        <w:t>Кредиты банков второго уровня</w:t>
      </w:r>
    </w:p>
    <w:p w:rsidR="00415104" w:rsidRPr="004272A3" w:rsidRDefault="00415104" w:rsidP="00415104">
      <w:pPr>
        <w:pStyle w:val="a5"/>
        <w:spacing w:after="0"/>
        <w:jc w:val="both"/>
        <w:rPr>
          <w:rFonts w:ascii="Calibri" w:hAnsi="Calibri" w:cs="Calibri"/>
        </w:rPr>
      </w:pPr>
      <w:r w:rsidRPr="004272A3">
        <w:rPr>
          <w:rFonts w:ascii="Calibri" w:hAnsi="Calibri" w:cs="Calibri"/>
        </w:rPr>
        <w:t>кезең соңына; млн. теңге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                   </w:t>
      </w:r>
      <w:r w:rsidRPr="004272A3">
        <w:rPr>
          <w:rFonts w:ascii="Calibri" w:hAnsi="Calibri" w:cs="Calibri"/>
        </w:rPr>
        <w:t>на конец периода; млн. тенге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415104" w:rsidRPr="004272A3" w:rsidTr="00410E03">
        <w:trPr>
          <w:cantSplit/>
          <w:trHeight w:val="17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lang w:val="kk-KZ"/>
              </w:rPr>
              <w:t>2012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</w:tr>
      <w:tr w:rsidR="00415104" w:rsidRPr="004272A3" w:rsidTr="00410E03">
        <w:trPr>
          <w:cantSplit/>
          <w:trHeight w:val="58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 xml:space="preserve">Кредит </w:t>
            </w:r>
            <w:r w:rsidRPr="004272A3">
              <w:rPr>
                <w:rFonts w:ascii="Calibri" w:hAnsi="Calibri" w:cs="Calibri"/>
                <w:lang w:val="kk-KZ"/>
              </w:rPr>
              <w:t>салымдары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7 591 593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</w:rPr>
              <w:t>8 781 369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9 958 040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11 291 548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12 105 684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Кредитные вложения</w:t>
            </w:r>
          </w:p>
        </w:tc>
      </w:tr>
      <w:tr w:rsidR="00415104" w:rsidRPr="004272A3" w:rsidTr="00410E03">
        <w:trPr>
          <w:cantSplit/>
          <w:trHeight w:val="70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836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</w:t>
            </w:r>
          </w:p>
        </w:tc>
      </w:tr>
      <w:tr w:rsidR="00415104" w:rsidRPr="004272A3" w:rsidTr="00410E03">
        <w:trPr>
          <w:cantSplit/>
          <w:trHeight w:val="178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қысқа мерзімді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1 241 656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1 694  513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1 955 733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2 130 158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2 497 089</w:t>
            </w:r>
          </w:p>
        </w:tc>
        <w:tc>
          <w:tcPr>
            <w:tcW w:w="2836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краткосрочные</w:t>
            </w:r>
          </w:p>
        </w:tc>
      </w:tr>
      <w:tr w:rsidR="00415104" w:rsidRPr="004272A3" w:rsidTr="00410E03">
        <w:trPr>
          <w:cantSplit/>
          <w:trHeight w:val="18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ұзақ мерзімді</w:t>
            </w:r>
            <w:r w:rsidRPr="004272A3">
              <w:rPr>
                <w:rFonts w:ascii="Calibri" w:hAnsi="Calibri" w:cs="Calibri"/>
                <w:vertAlign w:val="superscript"/>
              </w:rPr>
              <w:t>2)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6 349 937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7 086 856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8 002 307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9 161 390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9 608 595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  <w:lang w:val="kk-KZ"/>
              </w:rPr>
              <w:t>д</w:t>
            </w:r>
            <w:r w:rsidRPr="004272A3">
              <w:rPr>
                <w:rFonts w:ascii="Calibri" w:hAnsi="Calibri" w:cs="Calibri"/>
              </w:rPr>
              <w:t>олгосрочные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2</w:t>
            </w:r>
            <w:r w:rsidRPr="004272A3">
              <w:rPr>
                <w:rFonts w:ascii="Calibri" w:hAnsi="Calibri" w:cs="Calibri"/>
                <w:vertAlign w:val="superscript"/>
              </w:rPr>
              <w:t>)</w:t>
            </w:r>
          </w:p>
        </w:tc>
      </w:tr>
    </w:tbl>
    <w:p w:rsidR="00415104" w:rsidRPr="004272A3" w:rsidRDefault="00415104" w:rsidP="00415104">
      <w:pPr>
        <w:pStyle w:val="a4"/>
        <w:spacing w:before="0" w:after="0"/>
        <w:ind w:left="0"/>
        <w:jc w:val="both"/>
        <w:rPr>
          <w:rFonts w:ascii="Calibri" w:hAnsi="Calibri" w:cs="Calibri"/>
          <w:i w:val="0"/>
          <w:lang w:val="kk-KZ"/>
        </w:rPr>
      </w:pPr>
      <w:r w:rsidRPr="004272A3">
        <w:rPr>
          <w:rFonts w:ascii="Calibri" w:hAnsi="Calibri" w:cs="Calibri"/>
          <w:i w:val="0"/>
          <w:lang w:val="kk-KZ"/>
        </w:rPr>
        <w:t>Жалғасы</w:t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  <w:t xml:space="preserve">                Продолжение</w:t>
      </w:r>
    </w:p>
    <w:tbl>
      <w:tblPr>
        <w:tblW w:w="102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5"/>
      </w:tblGrid>
      <w:tr w:rsidR="00415104" w:rsidRPr="004272A3" w:rsidTr="00410E03">
        <w:trPr>
          <w:cantSplit/>
          <w:trHeight w:val="20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2019</w:t>
            </w:r>
            <w:r w:rsidRPr="004272A3">
              <w:rPr>
                <w:rFonts w:ascii="Calibri" w:hAnsi="Calibri" w:cs="Calibri"/>
                <w:vertAlign w:val="superscript"/>
              </w:rPr>
              <w:t>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</w:rPr>
            </w:pPr>
          </w:p>
        </w:tc>
      </w:tr>
      <w:tr w:rsidR="00415104" w:rsidRPr="004272A3" w:rsidTr="00410E03">
        <w:trPr>
          <w:cantSplit/>
          <w:trHeight w:val="53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 xml:space="preserve">Кредит </w:t>
            </w:r>
            <w:r w:rsidRPr="004272A3">
              <w:rPr>
                <w:rFonts w:ascii="Calibri" w:hAnsi="Calibri" w:cs="Calibri"/>
                <w:lang w:val="kk-KZ"/>
              </w:rPr>
              <w:t>салымдары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center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12 674 245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lang w:val="en-US"/>
              </w:rPr>
            </w:pPr>
            <w:r w:rsidRPr="004272A3">
              <w:rPr>
                <w:rFonts w:ascii="Calibri" w:hAnsi="Calibri" w:cs="Calibri"/>
              </w:rPr>
              <w:t>12 708 324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12 705 352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jc w:val="right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4272A3">
              <w:rPr>
                <w:rFonts w:ascii="Calibri" w:hAnsi="Calibri" w:cs="Calibri"/>
                <w:bCs/>
                <w:noProof/>
                <w:sz w:val="16"/>
                <w:szCs w:val="16"/>
              </w:rPr>
              <w:t>13 091 764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</w:rPr>
              <w:t>13 864 890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Кредитные вложения</w:t>
            </w:r>
          </w:p>
        </w:tc>
      </w:tr>
      <w:tr w:rsidR="00415104" w:rsidRPr="004272A3" w:rsidTr="00410E03">
        <w:trPr>
          <w:cantSplit/>
          <w:trHeight w:val="70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в том числе</w:t>
            </w:r>
          </w:p>
        </w:tc>
      </w:tr>
      <w:tr w:rsidR="00415104" w:rsidRPr="004272A3" w:rsidTr="00410E03">
        <w:trPr>
          <w:cantSplit/>
          <w:trHeight w:val="178"/>
        </w:trPr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қысқа мерзімді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center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2 156 194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2 214 499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1 904 371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1 987 608</w:t>
            </w:r>
          </w:p>
        </w:tc>
        <w:tc>
          <w:tcPr>
            <w:tcW w:w="907" w:type="dxa"/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/>
              </w:rPr>
              <w:t>2 041 473</w:t>
            </w:r>
          </w:p>
        </w:tc>
        <w:tc>
          <w:tcPr>
            <w:tcW w:w="2835" w:type="dxa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краткосрочные</w:t>
            </w:r>
          </w:p>
        </w:tc>
      </w:tr>
      <w:tr w:rsidR="00415104" w:rsidRPr="004272A3" w:rsidTr="00410E03">
        <w:trPr>
          <w:cantSplit/>
          <w:trHeight w:val="18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ұзақ мерзімді</w:t>
            </w:r>
            <w:r w:rsidRPr="004272A3">
              <w:rPr>
                <w:rFonts w:ascii="Calibri" w:hAnsi="Calibri" w:cs="Calibri"/>
                <w:vertAlign w:val="superscript"/>
              </w:rPr>
              <w:t>2)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jc w:val="center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10 518 051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10 493 825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10 800 981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11 104 156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/>
              </w:rPr>
              <w:t>11 823 417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  <w:lang w:val="kk-KZ"/>
              </w:rPr>
              <w:t>д</w:t>
            </w:r>
            <w:r w:rsidRPr="004272A3">
              <w:rPr>
                <w:rFonts w:ascii="Calibri" w:hAnsi="Calibri" w:cs="Calibri"/>
              </w:rPr>
              <w:t>олгосрочные</w:t>
            </w:r>
            <w:r w:rsidRPr="004272A3">
              <w:rPr>
                <w:rFonts w:ascii="Calibri" w:hAnsi="Calibri" w:cs="Calibri"/>
                <w:szCs w:val="16"/>
                <w:vertAlign w:val="superscript"/>
              </w:rPr>
              <w:t>2</w:t>
            </w:r>
            <w:r w:rsidRPr="004272A3">
              <w:rPr>
                <w:rFonts w:ascii="Calibri" w:hAnsi="Calibri" w:cs="Calibri"/>
                <w:vertAlign w:val="superscript"/>
              </w:rPr>
              <w:t>)</w:t>
            </w:r>
          </w:p>
        </w:tc>
      </w:tr>
    </w:tbl>
    <w:p w:rsidR="00415104" w:rsidRPr="004272A3" w:rsidRDefault="00415104" w:rsidP="00415104">
      <w:pPr>
        <w:pStyle w:val="a0"/>
        <w:ind w:left="284" w:firstLine="0"/>
        <w:jc w:val="left"/>
        <w:rPr>
          <w:rFonts w:ascii="Calibri" w:hAnsi="Calibri" w:cs="Calibri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i/>
          <w:sz w:val="16"/>
          <w:szCs w:val="16"/>
          <w:vertAlign w:val="superscript"/>
          <w:lang w:val="kk-KZ"/>
        </w:rPr>
        <w:t xml:space="preserve">1) 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Қорытынды айналымдар есепке алынған.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br/>
      </w:r>
      <w:r w:rsidRPr="004272A3">
        <w:rPr>
          <w:rFonts w:ascii="Calibri" w:hAnsi="Calibri" w:cs="Calibri"/>
          <w:i/>
          <w:sz w:val="16"/>
          <w:szCs w:val="16"/>
        </w:rPr>
        <w:t>С учетом заключительных оборотов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</w:p>
    <w:p w:rsidR="00415104" w:rsidRPr="004272A3" w:rsidRDefault="00415104" w:rsidP="00415104">
      <w:pPr>
        <w:pStyle w:val="a4"/>
        <w:spacing w:before="0"/>
        <w:ind w:left="284"/>
        <w:rPr>
          <w:rFonts w:ascii="Calibri" w:hAnsi="Calibri" w:cs="Calibri"/>
          <w:szCs w:val="16"/>
          <w:lang w:val="kk-KZ"/>
        </w:rPr>
      </w:pPr>
      <w:r w:rsidRPr="004272A3">
        <w:rPr>
          <w:rFonts w:ascii="Calibri" w:hAnsi="Calibri" w:cs="Calibri"/>
          <w:szCs w:val="16"/>
          <w:vertAlign w:val="superscript"/>
        </w:rPr>
        <w:t>2)</w:t>
      </w:r>
      <w:r w:rsidRPr="004272A3">
        <w:rPr>
          <w:rFonts w:ascii="Calibri" w:hAnsi="Calibri" w:cs="Calibri"/>
          <w:szCs w:val="16"/>
        </w:rPr>
        <w:t xml:space="preserve"> </w:t>
      </w:r>
      <w:r w:rsidRPr="004272A3">
        <w:rPr>
          <w:rFonts w:ascii="Calibri" w:hAnsi="Calibri" w:cs="Calibri"/>
          <w:szCs w:val="16"/>
          <w:lang w:val="kk-KZ"/>
        </w:rPr>
        <w:t>1 жылдан аса.</w:t>
      </w:r>
      <w:r w:rsidRPr="004272A3">
        <w:rPr>
          <w:rFonts w:ascii="Calibri" w:hAnsi="Calibri" w:cs="Calibri"/>
          <w:szCs w:val="16"/>
          <w:lang w:val="kk-KZ"/>
        </w:rPr>
        <w:br/>
        <w:t>Свыше 1 года.</w:t>
      </w:r>
    </w:p>
    <w:p w:rsidR="00415104" w:rsidRPr="004272A3" w:rsidRDefault="00415104" w:rsidP="00415104">
      <w:pPr>
        <w:pStyle w:val="a9"/>
        <w:ind w:firstLine="0"/>
        <w:rPr>
          <w:rFonts w:ascii="Calibri" w:hAnsi="Calibri" w:cs="Calibri"/>
        </w:rPr>
      </w:pPr>
      <w:r w:rsidRPr="004272A3">
        <w:rPr>
          <w:rFonts w:ascii="Calibri" w:hAnsi="Calibri" w:cs="Calibri"/>
          <w:lang w:val="kk-KZ"/>
        </w:rPr>
        <w:t>11</w:t>
      </w:r>
      <w:r w:rsidRPr="004272A3">
        <w:rPr>
          <w:rFonts w:ascii="Calibri" w:hAnsi="Calibri" w:cs="Calibri"/>
        </w:rPr>
        <w:t>.</w:t>
      </w:r>
      <w:r w:rsidRPr="004272A3">
        <w:rPr>
          <w:rFonts w:ascii="Calibri" w:hAnsi="Calibri" w:cs="Calibri"/>
          <w:lang w:val="kk-KZ"/>
        </w:rPr>
        <w:t>64</w:t>
      </w:r>
      <w:r w:rsidRPr="004272A3">
        <w:rPr>
          <w:rFonts w:ascii="Calibri" w:hAnsi="Calibri" w:cs="Calibri"/>
        </w:rPr>
        <w:t xml:space="preserve"> Банктердің экономика салаларына кредиттері</w:t>
      </w:r>
      <w:r w:rsidRPr="004272A3">
        <w:rPr>
          <w:rFonts w:ascii="Calibri" w:hAnsi="Calibri" w:cs="Calibri"/>
        </w:rPr>
        <w:br/>
        <w:t>Кредиты банков по отраслям экономики</w:t>
      </w:r>
    </w:p>
    <w:p w:rsidR="00415104" w:rsidRPr="004272A3" w:rsidRDefault="00415104" w:rsidP="00415104">
      <w:pPr>
        <w:pStyle w:val="a5"/>
        <w:spacing w:after="0"/>
        <w:jc w:val="left"/>
        <w:rPr>
          <w:rFonts w:ascii="Calibri" w:hAnsi="Calibri" w:cs="Calibri"/>
        </w:rPr>
      </w:pPr>
      <w:r w:rsidRPr="004272A3">
        <w:rPr>
          <w:rFonts w:ascii="Calibri" w:hAnsi="Calibri" w:cs="Calibri"/>
        </w:rPr>
        <w:t>кезең соңына; млн. теңге</w:t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</w:rPr>
        <w:tab/>
      </w:r>
      <w:r w:rsidRPr="004272A3">
        <w:rPr>
          <w:rFonts w:ascii="Calibri" w:hAnsi="Calibri" w:cs="Calibri"/>
          <w:lang w:val="kk-KZ"/>
        </w:rPr>
        <w:tab/>
      </w:r>
      <w:r w:rsidRPr="004272A3">
        <w:rPr>
          <w:rFonts w:ascii="Calibri" w:hAnsi="Calibri" w:cs="Calibri"/>
          <w:lang w:val="kk-KZ"/>
        </w:rPr>
        <w:tab/>
        <w:t xml:space="preserve">       </w:t>
      </w:r>
      <w:r w:rsidRPr="004272A3">
        <w:rPr>
          <w:rFonts w:ascii="Calibri" w:hAnsi="Calibri" w:cs="Calibri"/>
        </w:rPr>
        <w:t>на конец периода; млн. тенге</w:t>
      </w:r>
    </w:p>
    <w:tbl>
      <w:tblPr>
        <w:tblW w:w="4970" w:type="pct"/>
        <w:tblInd w:w="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0"/>
        <w:gridCol w:w="994"/>
        <w:gridCol w:w="992"/>
        <w:gridCol w:w="990"/>
        <w:gridCol w:w="990"/>
        <w:gridCol w:w="990"/>
        <w:gridCol w:w="2408"/>
      </w:tblGrid>
      <w:tr w:rsidR="00415104" w:rsidRPr="004272A3" w:rsidTr="00410E03">
        <w:trPr>
          <w:trHeight w:val="20"/>
        </w:trPr>
        <w:tc>
          <w:tcPr>
            <w:tcW w:w="13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2010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2011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2012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2013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Барлық несиелер</w:t>
            </w: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7 591 593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</w:rPr>
              <w:t>8 781 369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right="-2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9 958 040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left="-141" w:right="-2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11 291 548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12 105 684</w:t>
            </w:r>
          </w:p>
        </w:tc>
        <w:tc>
          <w:tcPr>
            <w:tcW w:w="1180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Всего кредиты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одан: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</w:rPr>
            </w:pP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   Өнеркәсіп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4272A3">
              <w:rPr>
                <w:rFonts w:ascii="Calibri" w:hAnsi="Calibri" w:cs="Calibri"/>
                <w:sz w:val="16"/>
                <w:szCs w:val="16"/>
              </w:rPr>
              <w:t>716 291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1 053 343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193 727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1 282 613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1 369 226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 шаруашылығы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 w:val="16"/>
                <w:szCs w:val="16"/>
              </w:rPr>
              <w:t>289 778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336 404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322 025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375 431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485 002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 хозяйство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Құрылыс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1 376 728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1 305 943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1 397 017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1 383 302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1 143 174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Строительство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252 338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354 139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423 831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395 590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434 385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Байланыс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51 029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43 728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78 376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89 929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96 925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Связь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Сауда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1 820 718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1 827 477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1 998 683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2 207 340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2 419 861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Торговля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Басқалары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3 084 710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3 860 334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4 544 381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5 557 344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6 157 111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Прочие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қысқа мерзімді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1 241 656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1 694 513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1 955 733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2 130 158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2 497 089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краткосрочные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одан: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   Өнеркәсіп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182 811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294 704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340</w:t>
            </w:r>
            <w:r w:rsidRPr="004272A3">
              <w:rPr>
                <w:rFonts w:ascii="Calibri" w:hAnsi="Calibri" w:cs="Calibri"/>
                <w:lang w:val="kk-KZ"/>
              </w:rPr>
              <w:t xml:space="preserve"> </w:t>
            </w:r>
            <w:r w:rsidRPr="004272A3">
              <w:rPr>
                <w:rFonts w:ascii="Calibri" w:hAnsi="Calibri" w:cs="Calibri"/>
              </w:rPr>
              <w:t>028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369 235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365 614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 шаруашылығы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131 394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165 298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132 415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138 054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117 521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 хозяйство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Құрылыс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159 968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178 760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244 698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258 392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262 706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Строительство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38 451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75 553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126 055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60 918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94 919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Байланыс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2 243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3 291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31 761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31 708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49 121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Связь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Сауда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459 887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691 115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733 155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854 535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1 169 547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Торговля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Басқалары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266 902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noProof w:val="0"/>
                <w:szCs w:val="16"/>
              </w:rPr>
            </w:pPr>
            <w:r w:rsidRPr="004272A3">
              <w:rPr>
                <w:rFonts w:ascii="Calibri" w:hAnsi="Calibri" w:cs="Calibri"/>
                <w:bCs/>
                <w:noProof w:val="0"/>
                <w:szCs w:val="16"/>
              </w:rPr>
              <w:t>285 792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347 621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417 317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437 662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Прочие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ұзақ мерзімді</w:t>
            </w:r>
            <w:r w:rsidRPr="004272A3">
              <w:rPr>
                <w:rFonts w:ascii="Calibri" w:hAnsi="Calibri" w:cs="Calibri"/>
                <w:snapToGrid w:val="0"/>
                <w:vertAlign w:val="superscript"/>
              </w:rPr>
              <w:t>2)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ind w:left="-43" w:right="-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6 349 937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7 086 856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8 002 307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9 161 390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9 608 595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д</w:t>
            </w:r>
            <w:r w:rsidRPr="004272A3">
              <w:rPr>
                <w:rFonts w:ascii="Calibri" w:hAnsi="Calibri" w:cs="Calibri"/>
                <w:snapToGrid w:val="0"/>
              </w:rPr>
              <w:t>олгосрочные</w:t>
            </w:r>
            <w:r w:rsidRPr="004272A3">
              <w:rPr>
                <w:rFonts w:ascii="Calibri" w:hAnsi="Calibri" w:cs="Calibri"/>
                <w:snapToGrid w:val="0"/>
                <w:vertAlign w:val="superscript"/>
              </w:rPr>
              <w:t>2)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одан: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noProof w:val="0"/>
                <w:szCs w:val="16"/>
              </w:rPr>
            </w:pP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 xml:space="preserve">   Өнеркәсіп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533 480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758 640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853 697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913 378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1 003 612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 шаруашылығы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158 385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171 106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189 612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237 377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367 481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 хозяйство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Құрылыс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1 216 760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1 127 183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1 152 320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1 124 910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880 469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Строительство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213 887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278 588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297 775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334 673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339 466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Байланыс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48 786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40 436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46 616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58 220</w:t>
            </w:r>
          </w:p>
        </w:tc>
        <w:tc>
          <w:tcPr>
            <w:tcW w:w="485" w:type="pct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47 804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Связь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Сауда</w:t>
            </w:r>
          </w:p>
        </w:tc>
        <w:tc>
          <w:tcPr>
            <w:tcW w:w="487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1 360 831</w:t>
            </w:r>
          </w:p>
        </w:tc>
        <w:tc>
          <w:tcPr>
            <w:tcW w:w="486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 xml:space="preserve">1 136 362 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1 265 527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1 352 806</w:t>
            </w:r>
          </w:p>
        </w:tc>
        <w:tc>
          <w:tcPr>
            <w:tcW w:w="485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1 250 314</w:t>
            </w:r>
          </w:p>
        </w:tc>
        <w:tc>
          <w:tcPr>
            <w:tcW w:w="118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Торговля</w:t>
            </w:r>
          </w:p>
        </w:tc>
      </w:tr>
      <w:tr w:rsidR="00415104" w:rsidRPr="004272A3" w:rsidTr="00410E03">
        <w:trPr>
          <w:trHeight w:val="20"/>
        </w:trPr>
        <w:tc>
          <w:tcPr>
            <w:tcW w:w="1392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Басқалары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2 817 808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3 574 542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4 196 760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5 140 026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5 719 449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Прочие</w:t>
            </w:r>
          </w:p>
        </w:tc>
      </w:tr>
    </w:tbl>
    <w:p w:rsidR="00415104" w:rsidRPr="004272A3" w:rsidRDefault="00415104" w:rsidP="00415104">
      <w:pPr>
        <w:pStyle w:val="a4"/>
        <w:spacing w:before="0" w:after="0"/>
        <w:ind w:left="0"/>
        <w:jc w:val="both"/>
        <w:rPr>
          <w:rFonts w:ascii="Calibri" w:hAnsi="Calibri" w:cs="Calibri"/>
          <w:i w:val="0"/>
          <w:lang w:val="kk-KZ"/>
        </w:rPr>
      </w:pPr>
      <w:r w:rsidRPr="004272A3">
        <w:rPr>
          <w:rFonts w:ascii="Calibri" w:hAnsi="Calibri" w:cs="Calibri"/>
          <w:i w:val="0"/>
          <w:lang w:val="kk-KZ"/>
        </w:rPr>
        <w:t>Жалғасы</w:t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</w:r>
      <w:r w:rsidRPr="004272A3">
        <w:rPr>
          <w:rFonts w:ascii="Calibri" w:hAnsi="Calibri" w:cs="Calibri"/>
          <w:i w:val="0"/>
          <w:lang w:val="kk-KZ"/>
        </w:rPr>
        <w:tab/>
        <w:t xml:space="preserve">                Продолжение</w:t>
      </w:r>
    </w:p>
    <w:tbl>
      <w:tblPr>
        <w:tblW w:w="4970" w:type="pct"/>
        <w:tblInd w:w="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977"/>
        <w:gridCol w:w="982"/>
        <w:gridCol w:w="980"/>
        <w:gridCol w:w="980"/>
        <w:gridCol w:w="980"/>
        <w:gridCol w:w="2469"/>
      </w:tblGrid>
      <w:tr w:rsidR="00415104" w:rsidRPr="004272A3" w:rsidTr="00410E03">
        <w:trPr>
          <w:trHeight w:val="20"/>
        </w:trPr>
        <w:tc>
          <w:tcPr>
            <w:tcW w:w="13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2015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2016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vertAlign w:val="superscript"/>
              </w:rPr>
            </w:pPr>
            <w:r w:rsidRPr="004272A3">
              <w:rPr>
                <w:rFonts w:ascii="Calibri" w:hAnsi="Calibri" w:cs="Calibri"/>
              </w:rPr>
              <w:t>2017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lang w:val="kk-KZ"/>
              </w:rPr>
            </w:pPr>
            <w:r w:rsidRPr="004272A3">
              <w:rPr>
                <w:rFonts w:ascii="Calibri" w:hAnsi="Calibri" w:cs="Calibri"/>
                <w:lang w:val="kk-KZ"/>
              </w:rPr>
              <w:t>2018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  <w:lang w:val="kk-KZ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2019</w:t>
            </w:r>
            <w:r w:rsidRPr="004272A3">
              <w:rPr>
                <w:rFonts w:ascii="Calibri" w:hAnsi="Calibri" w:cs="Calibri"/>
                <w:vertAlign w:val="superscript"/>
              </w:rPr>
              <w:t>1)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104" w:rsidRPr="004272A3" w:rsidRDefault="00415104" w:rsidP="00410E03">
            <w:pPr>
              <w:pStyle w:val="a6"/>
              <w:rPr>
                <w:rFonts w:ascii="Calibri" w:hAnsi="Calibri" w:cs="Calibri"/>
                <w:snapToGrid w:val="0"/>
              </w:rPr>
            </w:pP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Барлық несиелер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12 674 245</w:t>
            </w: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12 708 324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12 705 352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</w:rPr>
              <w:t>13 091 764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13 864 890</w:t>
            </w:r>
          </w:p>
        </w:tc>
        <w:tc>
          <w:tcPr>
            <w:tcW w:w="1210" w:type="pct"/>
            <w:tcBorders>
              <w:top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Всего кредиты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</w:rPr>
            </w:pP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42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Өнеркәсіп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1 698 638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1 811 601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1 981 577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2 024 483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1 889 894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 шаруашылығы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653 643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674 655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695 213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489 689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255 077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 хозяйство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Құрылыс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991 740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955 579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915 088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753 240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674 575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Строительство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609 183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561 002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572 718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593 275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500 480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Байланыс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136 715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147 556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98 731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71 859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127 998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Связь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Сауда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2 645 676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2 674 418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2 019 606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1 801 210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1 743 446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Торговля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Басқалары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5 938 650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5 883 512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6 422 419</w:t>
            </w:r>
          </w:p>
        </w:tc>
        <w:tc>
          <w:tcPr>
            <w:tcW w:w="480" w:type="pct"/>
            <w:vAlign w:val="center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7 358 008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8 673 420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Прочие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қысқа мерзімді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ind w:left="-4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2 156 194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2 214 499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1 904 371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</w:rPr>
              <w:t>1 987 608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2 041 473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краткосрочные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42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Өнеркәсіп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444 441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443 809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413 483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</w:rPr>
              <w:t>481 083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528 723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 шаруашылығы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49 388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68 136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62 514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38 009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49 394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 хозяйство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Құрылыс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140 189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149 960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175 734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157 264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143 040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Строительство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lastRenderedPageBreak/>
              <w:t>Көлік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89 628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39 055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54 209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67 232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73 415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Байланыс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50 968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43 490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8 251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16 255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13 685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Связь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Сауда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1 009 237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1 113 944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811 776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851 495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942 693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Торговля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Басқалары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372 343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356 105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378 404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376 270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290 523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Прочие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ұзақ мерзімді</w:t>
            </w:r>
            <w:r w:rsidRPr="004272A3">
              <w:rPr>
                <w:rFonts w:ascii="Calibri" w:hAnsi="Calibri" w:cs="Calibri"/>
                <w:snapToGrid w:val="0"/>
                <w:vertAlign w:val="superscript"/>
              </w:rPr>
              <w:t>2)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ind w:left="-43" w:right="-13"/>
              <w:rPr>
                <w:rFonts w:ascii="Calibri" w:hAnsi="Calibri" w:cs="Calibri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10 518 051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10 493 825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10 800 981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</w:rPr>
              <w:t>11 104 156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11 823 417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  <w:lang w:val="kk-KZ"/>
              </w:rPr>
              <w:t>д</w:t>
            </w:r>
            <w:r w:rsidRPr="004272A3">
              <w:rPr>
                <w:rFonts w:ascii="Calibri" w:hAnsi="Calibri" w:cs="Calibri"/>
                <w:snapToGrid w:val="0"/>
              </w:rPr>
              <w:t>олгосрочные</w:t>
            </w:r>
            <w:r w:rsidRPr="004272A3">
              <w:rPr>
                <w:rFonts w:ascii="Calibri" w:hAnsi="Calibri" w:cs="Calibri"/>
                <w:snapToGrid w:val="0"/>
                <w:vertAlign w:val="superscript"/>
              </w:rPr>
              <w:t>2)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</w:rPr>
            </w:pP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из них: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42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Өнеркәсіп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1 254 197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1 367 793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1 568 094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 xml:space="preserve">1 543 400 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1 361 171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Промышленность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Ауыл шаруашылығы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604 255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606 519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632 699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451 680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205 683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Сельское хозяйство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Құрылыс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jc w:val="right"/>
              <w:rPr>
                <w:rFonts w:ascii="Calibri" w:hAnsi="Calibri" w:cs="Calibri"/>
                <w:bCs/>
                <w:szCs w:val="16"/>
              </w:rPr>
            </w:pPr>
            <w:r w:rsidRPr="004272A3">
              <w:rPr>
                <w:rFonts w:ascii="Calibri" w:hAnsi="Calibri" w:cs="Calibri"/>
                <w:bCs/>
                <w:szCs w:val="16"/>
              </w:rPr>
              <w:t>851 551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805 618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739 354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595 976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531 535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Строительство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Көлік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519 555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521 947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518 509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526 043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427 065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Транспорт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Байланыс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85 747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104 067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90 480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55 604</w:t>
            </w:r>
          </w:p>
        </w:tc>
        <w:tc>
          <w:tcPr>
            <w:tcW w:w="480" w:type="pct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114 313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Связь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Сауда</w:t>
            </w:r>
          </w:p>
        </w:tc>
        <w:tc>
          <w:tcPr>
            <w:tcW w:w="479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1 636 439</w:t>
            </w:r>
          </w:p>
        </w:tc>
        <w:tc>
          <w:tcPr>
            <w:tcW w:w="481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1 560 474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1 207 830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949 715</w:t>
            </w:r>
          </w:p>
        </w:tc>
        <w:tc>
          <w:tcPr>
            <w:tcW w:w="480" w:type="pct"/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800 753</w:t>
            </w:r>
          </w:p>
        </w:tc>
        <w:tc>
          <w:tcPr>
            <w:tcW w:w="1210" w:type="pct"/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Торговля</w:t>
            </w:r>
          </w:p>
        </w:tc>
      </w:tr>
      <w:tr w:rsidR="00415104" w:rsidRPr="004272A3" w:rsidTr="00410E03">
        <w:trPr>
          <w:trHeight w:val="20"/>
        </w:trPr>
        <w:tc>
          <w:tcPr>
            <w:tcW w:w="1390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Басқалары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5 566 307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5 527 407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4272A3">
              <w:rPr>
                <w:rFonts w:ascii="Calibri" w:hAnsi="Calibri" w:cs="Calibri"/>
                <w:szCs w:val="16"/>
                <w:lang w:val="kk-KZ"/>
              </w:rPr>
              <w:t>6 044 015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6 981 738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Default"/>
              <w:jc w:val="right"/>
              <w:rPr>
                <w:rFonts w:ascii="Calibri" w:hAnsi="Calibri" w:cs="Calibri"/>
                <w:noProof/>
                <w:color w:val="auto"/>
                <w:sz w:val="16"/>
                <w:szCs w:val="20"/>
              </w:rPr>
            </w:pPr>
            <w:r w:rsidRPr="004272A3">
              <w:rPr>
                <w:rFonts w:ascii="Calibri" w:hAnsi="Calibri" w:cs="Calibri"/>
                <w:noProof/>
                <w:color w:val="auto"/>
                <w:sz w:val="16"/>
                <w:szCs w:val="20"/>
              </w:rPr>
              <w:t>8 382 897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vAlign w:val="bottom"/>
          </w:tcPr>
          <w:p w:rsidR="00415104" w:rsidRPr="004272A3" w:rsidRDefault="00415104" w:rsidP="00410E03">
            <w:pPr>
              <w:pStyle w:val="a7"/>
              <w:ind w:left="113"/>
              <w:rPr>
                <w:rFonts w:ascii="Calibri" w:hAnsi="Calibri" w:cs="Calibri"/>
                <w:snapToGrid w:val="0"/>
              </w:rPr>
            </w:pPr>
            <w:r w:rsidRPr="004272A3">
              <w:rPr>
                <w:rFonts w:ascii="Calibri" w:hAnsi="Calibri" w:cs="Calibri"/>
                <w:snapToGrid w:val="0"/>
              </w:rPr>
              <w:t>Прочие</w:t>
            </w:r>
          </w:p>
        </w:tc>
      </w:tr>
    </w:tbl>
    <w:p w:rsidR="00415104" w:rsidRPr="004272A3" w:rsidRDefault="00415104" w:rsidP="00415104">
      <w:pPr>
        <w:pStyle w:val="a0"/>
        <w:ind w:left="284" w:firstLine="0"/>
        <w:jc w:val="left"/>
        <w:rPr>
          <w:rFonts w:ascii="Calibri" w:hAnsi="Calibri" w:cs="Calibri"/>
          <w:i/>
          <w:sz w:val="16"/>
          <w:szCs w:val="16"/>
          <w:lang w:val="kk-KZ"/>
        </w:rPr>
      </w:pPr>
      <w:r w:rsidRPr="004272A3">
        <w:rPr>
          <w:rFonts w:ascii="Calibri" w:hAnsi="Calibri" w:cs="Calibri"/>
          <w:i/>
          <w:sz w:val="16"/>
          <w:szCs w:val="16"/>
          <w:vertAlign w:val="superscript"/>
          <w:lang w:val="kk-KZ"/>
        </w:rPr>
        <w:t xml:space="preserve">1) 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Қорытынды айналымдар есепке алынған.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br/>
      </w:r>
      <w:r w:rsidRPr="004272A3">
        <w:rPr>
          <w:rFonts w:ascii="Calibri" w:hAnsi="Calibri" w:cs="Calibri"/>
          <w:i/>
          <w:sz w:val="16"/>
          <w:szCs w:val="16"/>
        </w:rPr>
        <w:t>С учетом заключительных оборотов</w:t>
      </w:r>
      <w:r w:rsidRPr="004272A3">
        <w:rPr>
          <w:rFonts w:ascii="Calibri" w:hAnsi="Calibri" w:cs="Calibri"/>
          <w:i/>
          <w:sz w:val="16"/>
          <w:szCs w:val="16"/>
          <w:lang w:val="kk-KZ"/>
        </w:rPr>
        <w:t>.</w:t>
      </w:r>
    </w:p>
    <w:p w:rsidR="00D90D12" w:rsidRPr="004272A3" w:rsidRDefault="00415104" w:rsidP="00415104">
      <w:pPr>
        <w:pStyle w:val="a4"/>
        <w:spacing w:before="0" w:after="0"/>
        <w:ind w:left="284"/>
        <w:rPr>
          <w:rFonts w:ascii="Calibri" w:hAnsi="Calibri" w:cs="Calibri"/>
          <w:szCs w:val="16"/>
          <w:lang w:val="kk-KZ"/>
        </w:rPr>
      </w:pPr>
      <w:r w:rsidRPr="004272A3">
        <w:rPr>
          <w:rFonts w:ascii="Calibri" w:hAnsi="Calibri" w:cs="Calibri"/>
          <w:szCs w:val="16"/>
          <w:vertAlign w:val="superscript"/>
        </w:rPr>
        <w:t>2)</w:t>
      </w:r>
      <w:r w:rsidRPr="004272A3">
        <w:rPr>
          <w:rFonts w:ascii="Calibri" w:hAnsi="Calibri" w:cs="Calibri"/>
          <w:szCs w:val="16"/>
        </w:rPr>
        <w:t xml:space="preserve"> </w:t>
      </w:r>
      <w:r w:rsidRPr="004272A3">
        <w:rPr>
          <w:rFonts w:ascii="Calibri" w:hAnsi="Calibri" w:cs="Calibri"/>
          <w:szCs w:val="16"/>
          <w:lang w:val="kk-KZ"/>
        </w:rPr>
        <w:t>1 жылдан аса.</w:t>
      </w:r>
      <w:r w:rsidRPr="004272A3">
        <w:rPr>
          <w:rFonts w:ascii="Calibri" w:hAnsi="Calibri" w:cs="Calibri"/>
          <w:szCs w:val="16"/>
          <w:lang w:val="kk-KZ"/>
        </w:rPr>
        <w:br/>
        <w:t>Свыше 1 года.</w:t>
      </w:r>
    </w:p>
    <w:sectPr w:rsidR="00D90D12" w:rsidRPr="004272A3" w:rsidSect="00A10C7B">
      <w:footerReference w:type="default" r:id="rId9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21" w:rsidRDefault="00DB0521" w:rsidP="00A10C7B">
      <w:r>
        <w:separator/>
      </w:r>
    </w:p>
  </w:endnote>
  <w:endnote w:type="continuationSeparator" w:id="0">
    <w:p w:rsidR="00DB0521" w:rsidRDefault="00DB0521" w:rsidP="00A1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B" w:rsidRPr="009E3887" w:rsidRDefault="00227BEB">
    <w:pPr>
      <w:pStyle w:val="afb"/>
      <w:jc w:val="right"/>
      <w:rPr>
        <w:rFonts w:ascii="Calibri" w:hAnsi="Calibri"/>
        <w:b/>
        <w:sz w:val="16"/>
        <w:szCs w:val="16"/>
      </w:rPr>
    </w:pPr>
    <w:r w:rsidRPr="009E3887">
      <w:rPr>
        <w:rFonts w:ascii="Calibri" w:hAnsi="Calibri"/>
        <w:b/>
        <w:sz w:val="16"/>
        <w:szCs w:val="16"/>
      </w:rPr>
      <w:fldChar w:fldCharType="begin"/>
    </w:r>
    <w:r w:rsidRPr="009E3887">
      <w:rPr>
        <w:rFonts w:ascii="Calibri" w:hAnsi="Calibri"/>
        <w:b/>
        <w:sz w:val="16"/>
        <w:szCs w:val="16"/>
      </w:rPr>
      <w:instrText xml:space="preserve"> PAGE   \* MERGEFORMAT </w:instrText>
    </w:r>
    <w:r w:rsidRPr="009E3887">
      <w:rPr>
        <w:rFonts w:ascii="Calibri" w:hAnsi="Calibri"/>
        <w:b/>
        <w:sz w:val="16"/>
        <w:szCs w:val="16"/>
      </w:rPr>
      <w:fldChar w:fldCharType="separate"/>
    </w:r>
    <w:r w:rsidR="00826C08">
      <w:rPr>
        <w:rFonts w:ascii="Calibri" w:hAnsi="Calibri"/>
        <w:b/>
        <w:noProof/>
        <w:sz w:val="16"/>
        <w:szCs w:val="16"/>
      </w:rPr>
      <w:t>32</w:t>
    </w:r>
    <w:r w:rsidRPr="009E3887">
      <w:rPr>
        <w:rFonts w:ascii="Calibri" w:hAnsi="Calibri"/>
        <w:b/>
        <w:sz w:val="16"/>
        <w:szCs w:val="16"/>
      </w:rPr>
      <w:fldChar w:fldCharType="end"/>
    </w:r>
  </w:p>
  <w:p w:rsidR="00227BEB" w:rsidRDefault="00227BEB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21" w:rsidRDefault="00DB0521" w:rsidP="00A10C7B">
      <w:r>
        <w:separator/>
      </w:r>
    </w:p>
  </w:footnote>
  <w:footnote w:type="continuationSeparator" w:id="0">
    <w:p w:rsidR="00DB0521" w:rsidRDefault="00DB0521" w:rsidP="00A1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3D"/>
    <w:rsid w:val="000016AE"/>
    <w:rsid w:val="00010D1F"/>
    <w:rsid w:val="00015890"/>
    <w:rsid w:val="00021A1F"/>
    <w:rsid w:val="00022A20"/>
    <w:rsid w:val="0002452A"/>
    <w:rsid w:val="00025D6F"/>
    <w:rsid w:val="00025DE2"/>
    <w:rsid w:val="00026912"/>
    <w:rsid w:val="00027742"/>
    <w:rsid w:val="00027A0B"/>
    <w:rsid w:val="000362B3"/>
    <w:rsid w:val="00050BA3"/>
    <w:rsid w:val="00057025"/>
    <w:rsid w:val="0006492C"/>
    <w:rsid w:val="00066FC4"/>
    <w:rsid w:val="00070086"/>
    <w:rsid w:val="0007106A"/>
    <w:rsid w:val="00072096"/>
    <w:rsid w:val="00072E4D"/>
    <w:rsid w:val="00081BDD"/>
    <w:rsid w:val="00082A07"/>
    <w:rsid w:val="00085EC2"/>
    <w:rsid w:val="00090CD9"/>
    <w:rsid w:val="00097112"/>
    <w:rsid w:val="000A2255"/>
    <w:rsid w:val="000C0A29"/>
    <w:rsid w:val="000C5BB0"/>
    <w:rsid w:val="000D3705"/>
    <w:rsid w:val="000D7C3D"/>
    <w:rsid w:val="000F0886"/>
    <w:rsid w:val="000F74CA"/>
    <w:rsid w:val="000F787C"/>
    <w:rsid w:val="00100D1A"/>
    <w:rsid w:val="00101238"/>
    <w:rsid w:val="00101678"/>
    <w:rsid w:val="00104882"/>
    <w:rsid w:val="00105246"/>
    <w:rsid w:val="00107548"/>
    <w:rsid w:val="0011099A"/>
    <w:rsid w:val="00111233"/>
    <w:rsid w:val="0011248F"/>
    <w:rsid w:val="00115E22"/>
    <w:rsid w:val="0011791E"/>
    <w:rsid w:val="00123841"/>
    <w:rsid w:val="00130A0E"/>
    <w:rsid w:val="0014098B"/>
    <w:rsid w:val="00142F47"/>
    <w:rsid w:val="0014756F"/>
    <w:rsid w:val="00147F26"/>
    <w:rsid w:val="001636D5"/>
    <w:rsid w:val="00165C90"/>
    <w:rsid w:val="00165E2F"/>
    <w:rsid w:val="00176229"/>
    <w:rsid w:val="00180BE0"/>
    <w:rsid w:val="00186A27"/>
    <w:rsid w:val="00186C14"/>
    <w:rsid w:val="00192478"/>
    <w:rsid w:val="001A198E"/>
    <w:rsid w:val="001A2F0F"/>
    <w:rsid w:val="001A3D5C"/>
    <w:rsid w:val="001A768B"/>
    <w:rsid w:val="001B1C60"/>
    <w:rsid w:val="001C2BB1"/>
    <w:rsid w:val="001C3212"/>
    <w:rsid w:val="001C549E"/>
    <w:rsid w:val="001C79B1"/>
    <w:rsid w:val="001E5357"/>
    <w:rsid w:val="001E7B78"/>
    <w:rsid w:val="001F2CC5"/>
    <w:rsid w:val="001F4706"/>
    <w:rsid w:val="001F605A"/>
    <w:rsid w:val="00200EA0"/>
    <w:rsid w:val="002020F2"/>
    <w:rsid w:val="00203316"/>
    <w:rsid w:val="0020368E"/>
    <w:rsid w:val="002069B9"/>
    <w:rsid w:val="00206A3D"/>
    <w:rsid w:val="0021034B"/>
    <w:rsid w:val="00214B6D"/>
    <w:rsid w:val="00215B1B"/>
    <w:rsid w:val="002178A4"/>
    <w:rsid w:val="002241A3"/>
    <w:rsid w:val="00226606"/>
    <w:rsid w:val="0022720B"/>
    <w:rsid w:val="00227BEB"/>
    <w:rsid w:val="00233664"/>
    <w:rsid w:val="002355A3"/>
    <w:rsid w:val="00252FC5"/>
    <w:rsid w:val="00256F13"/>
    <w:rsid w:val="002624F4"/>
    <w:rsid w:val="0026416A"/>
    <w:rsid w:val="0026527B"/>
    <w:rsid w:val="002671D0"/>
    <w:rsid w:val="00267D8D"/>
    <w:rsid w:val="002772AA"/>
    <w:rsid w:val="002772D2"/>
    <w:rsid w:val="00282898"/>
    <w:rsid w:val="0029017E"/>
    <w:rsid w:val="00294797"/>
    <w:rsid w:val="002A4433"/>
    <w:rsid w:val="002A69F2"/>
    <w:rsid w:val="002A7527"/>
    <w:rsid w:val="002B0127"/>
    <w:rsid w:val="002B180A"/>
    <w:rsid w:val="002B2F58"/>
    <w:rsid w:val="002C3041"/>
    <w:rsid w:val="002C3056"/>
    <w:rsid w:val="002C4EAA"/>
    <w:rsid w:val="002C7D4C"/>
    <w:rsid w:val="002D5E33"/>
    <w:rsid w:val="002E4CD0"/>
    <w:rsid w:val="002E7B06"/>
    <w:rsid w:val="0030065F"/>
    <w:rsid w:val="00300704"/>
    <w:rsid w:val="00307908"/>
    <w:rsid w:val="00311495"/>
    <w:rsid w:val="00314E07"/>
    <w:rsid w:val="00315F0A"/>
    <w:rsid w:val="00323EE8"/>
    <w:rsid w:val="00325E15"/>
    <w:rsid w:val="0033095E"/>
    <w:rsid w:val="00337D5A"/>
    <w:rsid w:val="00343AF7"/>
    <w:rsid w:val="003513B9"/>
    <w:rsid w:val="00352057"/>
    <w:rsid w:val="00352B09"/>
    <w:rsid w:val="00354CCD"/>
    <w:rsid w:val="00372AF0"/>
    <w:rsid w:val="0037319C"/>
    <w:rsid w:val="00375B4F"/>
    <w:rsid w:val="00383AAB"/>
    <w:rsid w:val="003864AE"/>
    <w:rsid w:val="00387503"/>
    <w:rsid w:val="0039183E"/>
    <w:rsid w:val="003A05F1"/>
    <w:rsid w:val="003B764B"/>
    <w:rsid w:val="003C118F"/>
    <w:rsid w:val="003C22DF"/>
    <w:rsid w:val="003D3614"/>
    <w:rsid w:val="003E670C"/>
    <w:rsid w:val="003F3735"/>
    <w:rsid w:val="00410E03"/>
    <w:rsid w:val="004142AA"/>
    <w:rsid w:val="00415104"/>
    <w:rsid w:val="00415BA8"/>
    <w:rsid w:val="00421717"/>
    <w:rsid w:val="00422EB0"/>
    <w:rsid w:val="0042405C"/>
    <w:rsid w:val="004272A3"/>
    <w:rsid w:val="00430357"/>
    <w:rsid w:val="00434317"/>
    <w:rsid w:val="00437ECE"/>
    <w:rsid w:val="00440923"/>
    <w:rsid w:val="00440E0D"/>
    <w:rsid w:val="004428FF"/>
    <w:rsid w:val="00462430"/>
    <w:rsid w:val="0046356B"/>
    <w:rsid w:val="0046387F"/>
    <w:rsid w:val="0046417F"/>
    <w:rsid w:val="00465DCD"/>
    <w:rsid w:val="00471CBF"/>
    <w:rsid w:val="00480C21"/>
    <w:rsid w:val="00485473"/>
    <w:rsid w:val="00492F3C"/>
    <w:rsid w:val="00493D33"/>
    <w:rsid w:val="004A12EF"/>
    <w:rsid w:val="004A1F94"/>
    <w:rsid w:val="004B159A"/>
    <w:rsid w:val="004B3328"/>
    <w:rsid w:val="004B54E0"/>
    <w:rsid w:val="004C1156"/>
    <w:rsid w:val="004C20F6"/>
    <w:rsid w:val="004C54CC"/>
    <w:rsid w:val="004D67EA"/>
    <w:rsid w:val="004E19DA"/>
    <w:rsid w:val="004E655D"/>
    <w:rsid w:val="004F0926"/>
    <w:rsid w:val="004F46D0"/>
    <w:rsid w:val="004F471D"/>
    <w:rsid w:val="00502A0A"/>
    <w:rsid w:val="00512556"/>
    <w:rsid w:val="00513BE2"/>
    <w:rsid w:val="00516A50"/>
    <w:rsid w:val="00517183"/>
    <w:rsid w:val="0052310E"/>
    <w:rsid w:val="00525418"/>
    <w:rsid w:val="00530982"/>
    <w:rsid w:val="005321D4"/>
    <w:rsid w:val="00533658"/>
    <w:rsid w:val="00544F37"/>
    <w:rsid w:val="005605CD"/>
    <w:rsid w:val="00563033"/>
    <w:rsid w:val="00570613"/>
    <w:rsid w:val="00572332"/>
    <w:rsid w:val="005743C1"/>
    <w:rsid w:val="00580556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C59D7"/>
    <w:rsid w:val="005D01B5"/>
    <w:rsid w:val="005D1F4A"/>
    <w:rsid w:val="005D55DF"/>
    <w:rsid w:val="005E2D82"/>
    <w:rsid w:val="005E5ADD"/>
    <w:rsid w:val="005E635D"/>
    <w:rsid w:val="005E7FA3"/>
    <w:rsid w:val="005F08F9"/>
    <w:rsid w:val="005F69B0"/>
    <w:rsid w:val="00603B91"/>
    <w:rsid w:val="00617750"/>
    <w:rsid w:val="00621315"/>
    <w:rsid w:val="006367D5"/>
    <w:rsid w:val="006406E1"/>
    <w:rsid w:val="00641E5D"/>
    <w:rsid w:val="00646FE3"/>
    <w:rsid w:val="00655127"/>
    <w:rsid w:val="00666123"/>
    <w:rsid w:val="00666DF7"/>
    <w:rsid w:val="00670D2C"/>
    <w:rsid w:val="006717BC"/>
    <w:rsid w:val="006723DB"/>
    <w:rsid w:val="00674221"/>
    <w:rsid w:val="006751F9"/>
    <w:rsid w:val="00680EE2"/>
    <w:rsid w:val="00686D43"/>
    <w:rsid w:val="00692EAD"/>
    <w:rsid w:val="00694B1F"/>
    <w:rsid w:val="00697301"/>
    <w:rsid w:val="006A5A80"/>
    <w:rsid w:val="006A76D8"/>
    <w:rsid w:val="006B0FCF"/>
    <w:rsid w:val="006B258F"/>
    <w:rsid w:val="006B5B6C"/>
    <w:rsid w:val="006B751A"/>
    <w:rsid w:val="006C0D5B"/>
    <w:rsid w:val="006C7C55"/>
    <w:rsid w:val="006D0E67"/>
    <w:rsid w:val="006D139B"/>
    <w:rsid w:val="006D16CE"/>
    <w:rsid w:val="006D21FB"/>
    <w:rsid w:val="006D333A"/>
    <w:rsid w:val="006D48F3"/>
    <w:rsid w:val="006D5030"/>
    <w:rsid w:val="006D5C3F"/>
    <w:rsid w:val="006E0427"/>
    <w:rsid w:val="006E1D23"/>
    <w:rsid w:val="006E265E"/>
    <w:rsid w:val="006F7509"/>
    <w:rsid w:val="00702336"/>
    <w:rsid w:val="00706B05"/>
    <w:rsid w:val="007107F1"/>
    <w:rsid w:val="007118A9"/>
    <w:rsid w:val="00720FB5"/>
    <w:rsid w:val="00721853"/>
    <w:rsid w:val="00724E01"/>
    <w:rsid w:val="007349C1"/>
    <w:rsid w:val="00734ACC"/>
    <w:rsid w:val="00734EEC"/>
    <w:rsid w:val="00742325"/>
    <w:rsid w:val="00742D79"/>
    <w:rsid w:val="00743401"/>
    <w:rsid w:val="00743AC8"/>
    <w:rsid w:val="00751152"/>
    <w:rsid w:val="007541C6"/>
    <w:rsid w:val="00760244"/>
    <w:rsid w:val="007619AB"/>
    <w:rsid w:val="007652C2"/>
    <w:rsid w:val="00767F8A"/>
    <w:rsid w:val="00770A7E"/>
    <w:rsid w:val="00770D29"/>
    <w:rsid w:val="007816C1"/>
    <w:rsid w:val="00784A78"/>
    <w:rsid w:val="007859D0"/>
    <w:rsid w:val="00786CC1"/>
    <w:rsid w:val="00792A59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7A01"/>
    <w:rsid w:val="007E41E0"/>
    <w:rsid w:val="00800B70"/>
    <w:rsid w:val="00803329"/>
    <w:rsid w:val="00811769"/>
    <w:rsid w:val="008130EB"/>
    <w:rsid w:val="00816E9C"/>
    <w:rsid w:val="00817A75"/>
    <w:rsid w:val="00820698"/>
    <w:rsid w:val="00822FBB"/>
    <w:rsid w:val="00826C08"/>
    <w:rsid w:val="008338B6"/>
    <w:rsid w:val="00835922"/>
    <w:rsid w:val="00837E50"/>
    <w:rsid w:val="00845EF2"/>
    <w:rsid w:val="00851F58"/>
    <w:rsid w:val="00855972"/>
    <w:rsid w:val="00856DC2"/>
    <w:rsid w:val="008634BC"/>
    <w:rsid w:val="00870D70"/>
    <w:rsid w:val="00871D51"/>
    <w:rsid w:val="00881AF9"/>
    <w:rsid w:val="008A05BE"/>
    <w:rsid w:val="008A4E3A"/>
    <w:rsid w:val="008A4ED2"/>
    <w:rsid w:val="008B5AB3"/>
    <w:rsid w:val="008C60D2"/>
    <w:rsid w:val="008D4C8E"/>
    <w:rsid w:val="008D6BAB"/>
    <w:rsid w:val="008E0958"/>
    <w:rsid w:val="008E383C"/>
    <w:rsid w:val="008E5F22"/>
    <w:rsid w:val="008F37E6"/>
    <w:rsid w:val="008F54B6"/>
    <w:rsid w:val="009116C0"/>
    <w:rsid w:val="00911954"/>
    <w:rsid w:val="00912AF9"/>
    <w:rsid w:val="00913DA4"/>
    <w:rsid w:val="009175D5"/>
    <w:rsid w:val="00922486"/>
    <w:rsid w:val="009260A3"/>
    <w:rsid w:val="00935FA8"/>
    <w:rsid w:val="009471A7"/>
    <w:rsid w:val="00951FE9"/>
    <w:rsid w:val="00953BB0"/>
    <w:rsid w:val="00953D6A"/>
    <w:rsid w:val="009542B8"/>
    <w:rsid w:val="00955B9B"/>
    <w:rsid w:val="00963B12"/>
    <w:rsid w:val="00964FD8"/>
    <w:rsid w:val="00967904"/>
    <w:rsid w:val="0097385C"/>
    <w:rsid w:val="00974786"/>
    <w:rsid w:val="00975AF6"/>
    <w:rsid w:val="00975D83"/>
    <w:rsid w:val="0098562F"/>
    <w:rsid w:val="009A0025"/>
    <w:rsid w:val="009A1399"/>
    <w:rsid w:val="009A4920"/>
    <w:rsid w:val="009C493A"/>
    <w:rsid w:val="009C6223"/>
    <w:rsid w:val="009C70DC"/>
    <w:rsid w:val="009E3887"/>
    <w:rsid w:val="009E6C3B"/>
    <w:rsid w:val="009F4609"/>
    <w:rsid w:val="009F6289"/>
    <w:rsid w:val="009F65B9"/>
    <w:rsid w:val="009F6F6A"/>
    <w:rsid w:val="00A00A18"/>
    <w:rsid w:val="00A023D1"/>
    <w:rsid w:val="00A02722"/>
    <w:rsid w:val="00A03F83"/>
    <w:rsid w:val="00A10C7B"/>
    <w:rsid w:val="00A161B0"/>
    <w:rsid w:val="00A218DE"/>
    <w:rsid w:val="00A23BD8"/>
    <w:rsid w:val="00A34C8B"/>
    <w:rsid w:val="00A365EC"/>
    <w:rsid w:val="00A36660"/>
    <w:rsid w:val="00A36846"/>
    <w:rsid w:val="00A50898"/>
    <w:rsid w:val="00A50CB6"/>
    <w:rsid w:val="00A51CBA"/>
    <w:rsid w:val="00A54BCF"/>
    <w:rsid w:val="00A55E2A"/>
    <w:rsid w:val="00A57DC2"/>
    <w:rsid w:val="00A645F8"/>
    <w:rsid w:val="00A65281"/>
    <w:rsid w:val="00A72FDB"/>
    <w:rsid w:val="00A85437"/>
    <w:rsid w:val="00A902E3"/>
    <w:rsid w:val="00A90A12"/>
    <w:rsid w:val="00A9149B"/>
    <w:rsid w:val="00A959D3"/>
    <w:rsid w:val="00A9696C"/>
    <w:rsid w:val="00A97BC0"/>
    <w:rsid w:val="00AA0098"/>
    <w:rsid w:val="00AA256E"/>
    <w:rsid w:val="00AB26DA"/>
    <w:rsid w:val="00AC2B12"/>
    <w:rsid w:val="00AC681D"/>
    <w:rsid w:val="00AD1BB6"/>
    <w:rsid w:val="00AD6CD1"/>
    <w:rsid w:val="00AD7E8E"/>
    <w:rsid w:val="00AE0330"/>
    <w:rsid w:val="00AE6470"/>
    <w:rsid w:val="00AF397C"/>
    <w:rsid w:val="00B01B0B"/>
    <w:rsid w:val="00B02E13"/>
    <w:rsid w:val="00B03A8D"/>
    <w:rsid w:val="00B044FB"/>
    <w:rsid w:val="00B12289"/>
    <w:rsid w:val="00B2006C"/>
    <w:rsid w:val="00B23443"/>
    <w:rsid w:val="00B24591"/>
    <w:rsid w:val="00B2614C"/>
    <w:rsid w:val="00B26DEF"/>
    <w:rsid w:val="00B2728C"/>
    <w:rsid w:val="00B323FC"/>
    <w:rsid w:val="00B3492A"/>
    <w:rsid w:val="00B42135"/>
    <w:rsid w:val="00B46E61"/>
    <w:rsid w:val="00B504BD"/>
    <w:rsid w:val="00B50CC5"/>
    <w:rsid w:val="00B518EC"/>
    <w:rsid w:val="00B53809"/>
    <w:rsid w:val="00B54498"/>
    <w:rsid w:val="00B54797"/>
    <w:rsid w:val="00B5512F"/>
    <w:rsid w:val="00B566DC"/>
    <w:rsid w:val="00B62628"/>
    <w:rsid w:val="00B62B27"/>
    <w:rsid w:val="00B649F0"/>
    <w:rsid w:val="00B6645B"/>
    <w:rsid w:val="00B70EE5"/>
    <w:rsid w:val="00B721B3"/>
    <w:rsid w:val="00B74ABB"/>
    <w:rsid w:val="00B76159"/>
    <w:rsid w:val="00B7621C"/>
    <w:rsid w:val="00B76B7F"/>
    <w:rsid w:val="00B774B9"/>
    <w:rsid w:val="00B80F48"/>
    <w:rsid w:val="00B82845"/>
    <w:rsid w:val="00B83875"/>
    <w:rsid w:val="00B86CA8"/>
    <w:rsid w:val="00B87D04"/>
    <w:rsid w:val="00B949F5"/>
    <w:rsid w:val="00BB3BD2"/>
    <w:rsid w:val="00BC1991"/>
    <w:rsid w:val="00BD0BC9"/>
    <w:rsid w:val="00BD7864"/>
    <w:rsid w:val="00BE1CA7"/>
    <w:rsid w:val="00BE2870"/>
    <w:rsid w:val="00BE7C58"/>
    <w:rsid w:val="00C05A57"/>
    <w:rsid w:val="00C07CA2"/>
    <w:rsid w:val="00C12136"/>
    <w:rsid w:val="00C16EF6"/>
    <w:rsid w:val="00C367E1"/>
    <w:rsid w:val="00C43809"/>
    <w:rsid w:val="00C47544"/>
    <w:rsid w:val="00C6244D"/>
    <w:rsid w:val="00C6384A"/>
    <w:rsid w:val="00C65074"/>
    <w:rsid w:val="00C66BD8"/>
    <w:rsid w:val="00C75F73"/>
    <w:rsid w:val="00C80C5F"/>
    <w:rsid w:val="00C8447F"/>
    <w:rsid w:val="00C84DD1"/>
    <w:rsid w:val="00C85E74"/>
    <w:rsid w:val="00C85EA3"/>
    <w:rsid w:val="00C92ACD"/>
    <w:rsid w:val="00C9326E"/>
    <w:rsid w:val="00C950DA"/>
    <w:rsid w:val="00CA1EFD"/>
    <w:rsid w:val="00CA4F02"/>
    <w:rsid w:val="00CA60DE"/>
    <w:rsid w:val="00CB0924"/>
    <w:rsid w:val="00CC5656"/>
    <w:rsid w:val="00CC63A2"/>
    <w:rsid w:val="00CD00C4"/>
    <w:rsid w:val="00CD425D"/>
    <w:rsid w:val="00CE0C01"/>
    <w:rsid w:val="00CE229E"/>
    <w:rsid w:val="00CE2D2B"/>
    <w:rsid w:val="00D02103"/>
    <w:rsid w:val="00D036CD"/>
    <w:rsid w:val="00D05926"/>
    <w:rsid w:val="00D06E3C"/>
    <w:rsid w:val="00D079F1"/>
    <w:rsid w:val="00D1616B"/>
    <w:rsid w:val="00D166EA"/>
    <w:rsid w:val="00D178D1"/>
    <w:rsid w:val="00D22486"/>
    <w:rsid w:val="00D34914"/>
    <w:rsid w:val="00D34F08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6356"/>
    <w:rsid w:val="00D8788F"/>
    <w:rsid w:val="00D90D12"/>
    <w:rsid w:val="00D91C23"/>
    <w:rsid w:val="00DA0F22"/>
    <w:rsid w:val="00DA3804"/>
    <w:rsid w:val="00DB0521"/>
    <w:rsid w:val="00DB2795"/>
    <w:rsid w:val="00DB2DB4"/>
    <w:rsid w:val="00DB3330"/>
    <w:rsid w:val="00DB5850"/>
    <w:rsid w:val="00DC1429"/>
    <w:rsid w:val="00DC16AA"/>
    <w:rsid w:val="00DD45CD"/>
    <w:rsid w:val="00DD6916"/>
    <w:rsid w:val="00DD767A"/>
    <w:rsid w:val="00DE5533"/>
    <w:rsid w:val="00DF20CF"/>
    <w:rsid w:val="00DF7449"/>
    <w:rsid w:val="00E019AF"/>
    <w:rsid w:val="00E041D2"/>
    <w:rsid w:val="00E067DC"/>
    <w:rsid w:val="00E13D03"/>
    <w:rsid w:val="00E148D1"/>
    <w:rsid w:val="00E17F37"/>
    <w:rsid w:val="00E33138"/>
    <w:rsid w:val="00E35A9E"/>
    <w:rsid w:val="00E36829"/>
    <w:rsid w:val="00E472FB"/>
    <w:rsid w:val="00E52631"/>
    <w:rsid w:val="00E60B66"/>
    <w:rsid w:val="00E61EB5"/>
    <w:rsid w:val="00E62C1A"/>
    <w:rsid w:val="00E633EA"/>
    <w:rsid w:val="00E6441C"/>
    <w:rsid w:val="00E67D27"/>
    <w:rsid w:val="00E70BA8"/>
    <w:rsid w:val="00E70C69"/>
    <w:rsid w:val="00E70D83"/>
    <w:rsid w:val="00E82AE8"/>
    <w:rsid w:val="00E83170"/>
    <w:rsid w:val="00E86A69"/>
    <w:rsid w:val="00EA0526"/>
    <w:rsid w:val="00EA165B"/>
    <w:rsid w:val="00EA2253"/>
    <w:rsid w:val="00EA4558"/>
    <w:rsid w:val="00EA5CC6"/>
    <w:rsid w:val="00EA7FA7"/>
    <w:rsid w:val="00EB2D12"/>
    <w:rsid w:val="00EC32F6"/>
    <w:rsid w:val="00ED2ED3"/>
    <w:rsid w:val="00ED405F"/>
    <w:rsid w:val="00EE0164"/>
    <w:rsid w:val="00EF1ECA"/>
    <w:rsid w:val="00EF6747"/>
    <w:rsid w:val="00F03F68"/>
    <w:rsid w:val="00F0568E"/>
    <w:rsid w:val="00F06E07"/>
    <w:rsid w:val="00F20642"/>
    <w:rsid w:val="00F223CC"/>
    <w:rsid w:val="00F22614"/>
    <w:rsid w:val="00F40901"/>
    <w:rsid w:val="00F44C9C"/>
    <w:rsid w:val="00F45AEF"/>
    <w:rsid w:val="00F46013"/>
    <w:rsid w:val="00F50799"/>
    <w:rsid w:val="00F5233C"/>
    <w:rsid w:val="00F55176"/>
    <w:rsid w:val="00F610B3"/>
    <w:rsid w:val="00F6228C"/>
    <w:rsid w:val="00F63BB2"/>
    <w:rsid w:val="00F63D51"/>
    <w:rsid w:val="00F63EC8"/>
    <w:rsid w:val="00F64522"/>
    <w:rsid w:val="00F6467F"/>
    <w:rsid w:val="00F6519A"/>
    <w:rsid w:val="00F72752"/>
    <w:rsid w:val="00F77770"/>
    <w:rsid w:val="00F77B74"/>
    <w:rsid w:val="00F830BB"/>
    <w:rsid w:val="00F864C5"/>
    <w:rsid w:val="00F86A03"/>
    <w:rsid w:val="00F86E67"/>
    <w:rsid w:val="00F91B6E"/>
    <w:rsid w:val="00F939EE"/>
    <w:rsid w:val="00F946DB"/>
    <w:rsid w:val="00FA3592"/>
    <w:rsid w:val="00FA4A3F"/>
    <w:rsid w:val="00FB1165"/>
    <w:rsid w:val="00FB1FC0"/>
    <w:rsid w:val="00FB3E8A"/>
    <w:rsid w:val="00FB5E93"/>
    <w:rsid w:val="00FB7083"/>
    <w:rsid w:val="00FC59A8"/>
    <w:rsid w:val="00FC603E"/>
    <w:rsid w:val="00FE0569"/>
    <w:rsid w:val="00FE59F4"/>
    <w:rsid w:val="00FE59F6"/>
    <w:rsid w:val="00FE5CBC"/>
    <w:rsid w:val="00FE77B1"/>
    <w:rsid w:val="00FE7EBB"/>
    <w:rsid w:val="00FF5E98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2" w:uiPriority="99"/>
    <w:lsdException w:name="toc 3" w:uiPriority="99"/>
    <w:lsdException w:name="toc 4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endnote reference" w:uiPriority="99"/>
    <w:lsdException w:name="List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rsid w:val="00206A3D"/>
    <w:rPr>
      <w:rFonts w:ascii="Arial" w:hAnsi="Arial"/>
      <w:b/>
      <w:color w:val="FF0000"/>
      <w:sz w:val="32"/>
      <w:lang w:val="ru-RU" w:eastAsia="ru-RU" w:bidi="ar-SA"/>
    </w:rPr>
  </w:style>
  <w:style w:type="paragraph" w:customStyle="1" w:styleId="First0">
    <w:name w:val="FirstОснТекст:"/>
    <w:basedOn w:val="First"/>
    <w:next w:val="a0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uiPriority w:val="99"/>
    <w:rsid w:val="00DB5850"/>
    <w:pPr>
      <w:ind w:firstLine="0"/>
      <w:jc w:val="left"/>
    </w:pPr>
    <w:rPr>
      <w:sz w:val="16"/>
    </w:rPr>
  </w:style>
  <w:style w:type="paragraph" w:customStyle="1" w:styleId="a9">
    <w:name w:val="Наименование"/>
    <w:basedOn w:val="a0"/>
    <w:next w:val="a0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paragraph" w:customStyle="1" w:styleId="af">
    <w:name w:val="Оснтекст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1">
    <w:name w:val="Заголов 3"/>
    <w:basedOn w:val="a0"/>
    <w:next w:val="First"/>
    <w:link w:val="32"/>
    <w:rsid w:val="00DB5850"/>
    <w:pPr>
      <w:spacing w:before="120" w:after="120"/>
      <w:ind w:firstLine="0"/>
      <w:jc w:val="left"/>
    </w:pPr>
    <w:rPr>
      <w:b/>
      <w:sz w:val="24"/>
    </w:rPr>
  </w:style>
  <w:style w:type="paragraph" w:customStyle="1" w:styleId="af0">
    <w:name w:val="Перечисление"/>
    <w:basedOn w:val="af"/>
    <w:rsid w:val="00DB5850"/>
    <w:pPr>
      <w:spacing w:before="60" w:after="60"/>
      <w:ind w:left="567" w:hanging="567"/>
    </w:pPr>
  </w:style>
  <w:style w:type="paragraph" w:customStyle="1" w:styleId="af1">
    <w:name w:val="Должность"/>
    <w:basedOn w:val="ab"/>
    <w:rsid w:val="00DB5850"/>
    <w:pPr>
      <w:spacing w:before="0" w:after="0"/>
    </w:pPr>
  </w:style>
  <w:style w:type="paragraph" w:customStyle="1" w:styleId="af2">
    <w:name w:val="Автор"/>
    <w:basedOn w:val="a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rsid w:val="00DB5850"/>
    <w:rPr>
      <w:rFonts w:ascii="Arial" w:hAnsi="Arial"/>
      <w:b/>
      <w:noProof/>
      <w:sz w:val="28"/>
    </w:rPr>
  </w:style>
  <w:style w:type="character" w:customStyle="1" w:styleId="af3">
    <w:name w:val="ОснТекст Знак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3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3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3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206A3D"/>
    <w:pPr>
      <w:jc w:val="left"/>
    </w:pPr>
  </w:style>
  <w:style w:type="paragraph" w:customStyle="1" w:styleId="VrezSnoska">
    <w:name w:val="VrezSnoska"/>
    <w:basedOn w:val="a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rsid w:val="00206A3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rsid w:val="00206A3D"/>
    <w:pPr>
      <w:spacing w:before="120"/>
    </w:pPr>
  </w:style>
  <w:style w:type="paragraph" w:customStyle="1" w:styleId="Abz10">
    <w:name w:val="Abz1:"/>
    <w:basedOn w:val="Abz1"/>
    <w:next w:val="OsnTxt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rsid w:val="00206A3D"/>
  </w:style>
  <w:style w:type="paragraph" w:customStyle="1" w:styleId="SpII">
    <w:name w:val="Sp.II"/>
    <w:basedOn w:val="Sp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rsid w:val="00206A3D"/>
    <w:rPr>
      <w:b/>
    </w:rPr>
  </w:style>
  <w:style w:type="paragraph" w:customStyle="1" w:styleId="TxtInShema">
    <w:name w:val="TxtInShema"/>
    <w:basedOn w:val="Shema"/>
    <w:rsid w:val="00206A3D"/>
  </w:style>
  <w:style w:type="character" w:styleId="afd">
    <w:name w:val="line number"/>
    <w:basedOn w:val="a1"/>
    <w:rsid w:val="00206A3D"/>
  </w:style>
  <w:style w:type="paragraph" w:customStyle="1" w:styleId="Formula">
    <w:name w:val="Formula"/>
    <w:basedOn w:val="OsnTxt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rsid w:val="00206A3D"/>
    <w:rPr>
      <w:lang w:val="en-US"/>
    </w:rPr>
  </w:style>
  <w:style w:type="paragraph" w:customStyle="1" w:styleId="Zagolovok3">
    <w:name w:val="Zagolovok3"/>
    <w:basedOn w:val="Zagolovok1"/>
    <w:next w:val="OsnTxt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rsid w:val="00206A3D"/>
    <w:pPr>
      <w:spacing w:before="0"/>
    </w:pPr>
    <w:rPr>
      <w:rFonts w:ascii="Arial" w:hAnsi="Arial"/>
      <w:sz w:val="16"/>
      <w:lang w:val="en-US"/>
    </w:rPr>
  </w:style>
  <w:style w:type="paragraph" w:customStyle="1" w:styleId="VrezSnoskaEng">
    <w:name w:val="VrezSnoskaEng"/>
    <w:basedOn w:val="VrezSnoska"/>
    <w:link w:val="VrezSnoskaEng0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link w:val="EdIzmEng0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3">
    <w:name w:val="çàãîëîâîê 3"/>
    <w:basedOn w:val="18"/>
    <w:next w:val="First1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rsid w:val="00206A3D"/>
  </w:style>
  <w:style w:type="paragraph" w:customStyle="1" w:styleId="aff1">
    <w:name w:val="ØàïêàÒàáëèöû"/>
    <w:basedOn w:val="aff"/>
    <w:next w:val="a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rsid w:val="00206A3D"/>
  </w:style>
  <w:style w:type="paragraph" w:customStyle="1" w:styleId="0021">
    <w:name w:val="Ñòðîêà002_1"/>
    <w:basedOn w:val="0020"/>
    <w:next w:val="0020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rsid w:val="00206A3D"/>
  </w:style>
  <w:style w:type="paragraph" w:customStyle="1" w:styleId="0121">
    <w:name w:val="Ñòðîêà012_1"/>
    <w:basedOn w:val="0120"/>
    <w:next w:val="0120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rsid w:val="00206A3D"/>
  </w:style>
  <w:style w:type="paragraph" w:customStyle="1" w:styleId="aff9">
    <w:name w:val="Íàçâàíèå ÒàáëèöûÀíã"/>
    <w:basedOn w:val="aff5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4">
    <w:name w:val="Çàãîëîâîê3Àíã"/>
    <w:basedOn w:val="33"/>
    <w:next w:val="aff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5">
    <w:name w:val="заголовок 3"/>
    <w:basedOn w:val="1"/>
    <w:next w:val="a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3">
    <w:name w:val="page number"/>
    <w:basedOn w:val="a1"/>
    <w:rsid w:val="00206A3D"/>
  </w:style>
  <w:style w:type="paragraph" w:customStyle="1" w:styleId="01010">
    <w:name w:val="Строка010_1"/>
    <w:basedOn w:val="01000"/>
    <w:next w:val="01000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rsid w:val="00206A3D"/>
    <w:rPr>
      <w:sz w:val="28"/>
      <w:lang w:val="ru-MO"/>
    </w:rPr>
  </w:style>
  <w:style w:type="character" w:customStyle="1" w:styleId="36">
    <w:name w:val="Знак Знак3"/>
    <w:basedOn w:val="a1"/>
    <w:rsid w:val="00206A3D"/>
    <w:rPr>
      <w:noProof w:val="0"/>
      <w:sz w:val="28"/>
      <w:lang w:val="ru-MO" w:eastAsia="ru-RU" w:bidi="ar-SA"/>
    </w:rPr>
  </w:style>
  <w:style w:type="paragraph" w:customStyle="1" w:styleId="afff6">
    <w:name w:val="Название ТаблицыАнг"/>
    <w:basedOn w:val="afff7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rsid w:val="00206A3D"/>
  </w:style>
  <w:style w:type="paragraph" w:customStyle="1" w:styleId="00300">
    <w:name w:val="Строка003_0"/>
    <w:basedOn w:val="a"/>
    <w:next w:val="a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rsid w:val="00206A3D"/>
  </w:style>
  <w:style w:type="paragraph" w:customStyle="1" w:styleId="00210">
    <w:name w:val="Строка002_1"/>
    <w:basedOn w:val="00200"/>
    <w:next w:val="00200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rsid w:val="00206A3D"/>
    <w:pPr>
      <w:ind w:firstLine="709"/>
    </w:pPr>
  </w:style>
  <w:style w:type="paragraph" w:styleId="37">
    <w:name w:val="List Bullet 3"/>
    <w:basedOn w:val="a"/>
    <w:autoRedefine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rsid w:val="00206A3D"/>
    <w:pPr>
      <w:tabs>
        <w:tab w:val="num" w:pos="643"/>
      </w:tabs>
      <w:ind w:left="643" w:hanging="360"/>
    </w:pPr>
  </w:style>
  <w:style w:type="paragraph" w:styleId="38">
    <w:name w:val="List Number 3"/>
    <w:basedOn w:val="a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rsid w:val="00206A3D"/>
    <w:rPr>
      <w:noProof w:val="0"/>
    </w:rPr>
  </w:style>
  <w:style w:type="paragraph" w:customStyle="1" w:styleId="-1">
    <w:name w:val="Продолж-иеАнг"/>
    <w:basedOn w:val="-2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rsid w:val="00206A3D"/>
    <w:rPr>
      <w:noProof w:val="0"/>
    </w:rPr>
  </w:style>
  <w:style w:type="paragraph" w:customStyle="1" w:styleId="01210">
    <w:name w:val="Строка012_1"/>
    <w:basedOn w:val="01200"/>
    <w:next w:val="01200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rsid w:val="00206A3D"/>
    <w:rPr>
      <w:color w:val="0000FF"/>
      <w:u w:val="single"/>
    </w:rPr>
  </w:style>
  <w:style w:type="paragraph" w:customStyle="1" w:styleId="1f2">
    <w:name w:val="1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9">
    <w:name w:val="Заголовок3Анг"/>
    <w:basedOn w:val="3"/>
    <w:next w:val="a0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3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a">
    <w:name w:val="Body Text 3"/>
    <w:basedOn w:val="a"/>
    <w:link w:val="3b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locked/>
    <w:rsid w:val="00206A3D"/>
    <w:rPr>
      <w:rFonts w:cs="Times New Roman"/>
      <w:noProof w:val="0"/>
      <w:sz w:val="28"/>
      <w:lang w:val="ru-MO" w:eastAsia="ru-RU" w:bidi="ar-SA"/>
    </w:rPr>
  </w:style>
  <w:style w:type="paragraph" w:customStyle="1" w:styleId="1fa">
    <w:name w:val="Обычный1"/>
    <w:rsid w:val="00206A3D"/>
  </w:style>
  <w:style w:type="character" w:customStyle="1" w:styleId="BodyTextIndentChar">
    <w:name w:val="Body Text Indent Char"/>
    <w:basedOn w:val="a1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rsid w:val="00206A3D"/>
  </w:style>
  <w:style w:type="paragraph" w:customStyle="1" w:styleId="1fd">
    <w:name w:val="Нижний колонтитул1"/>
    <w:basedOn w:val="1fa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rsid w:val="00206A3D"/>
  </w:style>
  <w:style w:type="paragraph" w:customStyle="1" w:styleId="1ff0">
    <w:name w:val="Знак Знак Знак Знак1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qFormat/>
    <w:rsid w:val="00206A3D"/>
    <w:rPr>
      <w:rFonts w:eastAsia="Calibri"/>
    </w:rPr>
  </w:style>
  <w:style w:type="table" w:styleId="afffff5">
    <w:name w:val="Table Grid"/>
    <w:basedOn w:val="a2"/>
    <w:uiPriority w:val="5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character" w:customStyle="1" w:styleId="3c">
    <w:name w:val="(Раздел) Знак3"/>
    <w:aliases w:val="Осн. разделы Знак Знак3,Заголовок 1 Знак1,Осн. разделы Знак1"/>
    <w:basedOn w:val="a1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uiPriority w:val="1"/>
    <w:qFormat/>
    <w:rsid w:val="00935FA8"/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paragraph" w:customStyle="1" w:styleId="2d">
    <w:name w:val="Стиль2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rsid w:val="00D90D12"/>
  </w:style>
  <w:style w:type="character" w:customStyle="1" w:styleId="afffffb">
    <w:name w:val="Текст примечания Знак"/>
    <w:basedOn w:val="a1"/>
    <w:link w:val="afffffa"/>
    <w:rsid w:val="00D90D12"/>
  </w:style>
  <w:style w:type="character" w:customStyle="1" w:styleId="afa">
    <w:name w:val="Верхний колонтитул Знак"/>
    <w:basedOn w:val="a1"/>
    <w:link w:val="af9"/>
    <w:rsid w:val="00D90D12"/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rsid w:val="00D90D12"/>
    <w:rPr>
      <w:rFonts w:ascii="Arial" w:hAnsi="Arial"/>
      <w:b/>
      <w:sz w:val="24"/>
    </w:rPr>
  </w:style>
  <w:style w:type="character" w:customStyle="1" w:styleId="afff5">
    <w:name w:val="Основной текст Знак"/>
    <w:basedOn w:val="a1"/>
    <w:link w:val="afff4"/>
    <w:rsid w:val="00D90D12"/>
    <w:rPr>
      <w:sz w:val="28"/>
      <w:lang w:val="ru-MO"/>
    </w:rPr>
  </w:style>
  <w:style w:type="character" w:customStyle="1" w:styleId="afffb">
    <w:name w:val="Основной текст с отступом Знак"/>
    <w:basedOn w:val="a1"/>
    <w:link w:val="afffa"/>
    <w:rsid w:val="00D90D12"/>
    <w:rPr>
      <w:rFonts w:ascii="Arial" w:hAnsi="Arial"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rsid w:val="00D90D12"/>
  </w:style>
  <w:style w:type="character" w:customStyle="1" w:styleId="140">
    <w:name w:val="Знак Знак14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rsid w:val="00D90D12"/>
  </w:style>
  <w:style w:type="character" w:customStyle="1" w:styleId="3d">
    <w:name w:val="Знак Знак3"/>
    <w:basedOn w:val="a1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817A75"/>
  </w:style>
  <w:style w:type="character" w:customStyle="1" w:styleId="WW8Num2z5">
    <w:name w:val="WW8Num2z5"/>
    <w:rsid w:val="00817A75"/>
  </w:style>
  <w:style w:type="character" w:customStyle="1" w:styleId="WW8Num17z2">
    <w:name w:val="WW8Num17z2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rsid w:val="0014098B"/>
    <w:rPr>
      <w:rFonts w:ascii="Tahoma" w:hAnsi="Tahoma"/>
      <w:shd w:val="clear" w:color="auto" w:fill="000080"/>
    </w:rPr>
  </w:style>
  <w:style w:type="character" w:customStyle="1" w:styleId="1c">
    <w:name w:val="Заголов 1 Знак"/>
    <w:basedOn w:val="a1"/>
    <w:link w:val="1b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paragraph" w:styleId="3e">
    <w:name w:val="Body Text Indent 3"/>
    <w:basedOn w:val="a"/>
    <w:link w:val="3f"/>
    <w:rsid w:val="0014098B"/>
    <w:pPr>
      <w:ind w:left="34" w:firstLine="284"/>
      <w:jc w:val="both"/>
    </w:pPr>
  </w:style>
  <w:style w:type="character" w:customStyle="1" w:styleId="3f">
    <w:name w:val="Основной текст с отступом 3 Знак"/>
    <w:basedOn w:val="a1"/>
    <w:link w:val="3e"/>
    <w:rsid w:val="0014098B"/>
  </w:style>
  <w:style w:type="character" w:customStyle="1" w:styleId="ae">
    <w:name w:val="Столбец Знак"/>
    <w:basedOn w:val="af3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rsid w:val="00692EAD"/>
  </w:style>
  <w:style w:type="paragraph" w:styleId="affffff7">
    <w:name w:val="annotation subject"/>
    <w:basedOn w:val="afffffa"/>
    <w:next w:val="afffffa"/>
    <w:link w:val="1ff8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customStyle="1" w:styleId="50">
    <w:name w:val="Заголовок 5 Знак"/>
    <w:basedOn w:val="a1"/>
    <w:link w:val="5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locked/>
    <w:rsid w:val="00692EAD"/>
    <w:rPr>
      <w:rFonts w:ascii="NewtonCTT" w:hAnsi="NewtonCTT"/>
      <w:b/>
      <w:i/>
      <w:sz w:val="24"/>
    </w:rPr>
  </w:style>
  <w:style w:type="character" w:customStyle="1" w:styleId="32">
    <w:name w:val="Заголов 3 Знак"/>
    <w:link w:val="31"/>
    <w:rsid w:val="00692EAD"/>
    <w:rPr>
      <w:rFonts w:ascii="Arial" w:hAnsi="Arial"/>
      <w:b/>
      <w:noProof/>
      <w:sz w:val="24"/>
    </w:rPr>
  </w:style>
  <w:style w:type="character" w:customStyle="1" w:styleId="NaimTablEng0">
    <w:name w:val="NaimTablEng Знак"/>
    <w:link w:val="NaimTablEng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locked/>
    <w:rsid w:val="00692EAD"/>
    <w:rPr>
      <w:b/>
      <w:sz w:val="18"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character" w:customStyle="1" w:styleId="26">
    <w:name w:val="Основной текст с отступом 2 Знак"/>
    <w:basedOn w:val="a1"/>
    <w:link w:val="25"/>
    <w:locked/>
    <w:rsid w:val="00692EAD"/>
    <w:rPr>
      <w:rFonts w:ascii="Arial" w:hAnsi="Arial"/>
      <w:b/>
      <w:sz w:val="24"/>
    </w:rPr>
  </w:style>
  <w:style w:type="character" w:customStyle="1" w:styleId="3b">
    <w:name w:val="Основной текст 3 Знак"/>
    <w:basedOn w:val="a1"/>
    <w:link w:val="3a"/>
    <w:locked/>
    <w:rsid w:val="00692EAD"/>
    <w:rPr>
      <w:rFonts w:ascii="м--ё╕- м-╕-" w:hAnsi="м--ё╕- м-╕-"/>
      <w:sz w:val="16"/>
      <w:szCs w:val="16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Bokovik0">
    <w:name w:val="Bokovik Знак"/>
    <w:link w:val="Bokovik"/>
    <w:locked/>
    <w:rsid w:val="00692EAD"/>
    <w:rPr>
      <w:rFonts w:ascii="KZ Arial" w:hAnsi="KZ Arial"/>
      <w:sz w:val="16"/>
      <w:lang w:val="kk-KZ"/>
    </w:rPr>
  </w:style>
  <w:style w:type="character" w:customStyle="1" w:styleId="VrezSnoskaEng0">
    <w:name w:val="VrezSnoskaEng Знак"/>
    <w:link w:val="VrezSnoskaEng"/>
    <w:locked/>
    <w:rsid w:val="00692EAD"/>
    <w:rPr>
      <w:rFonts w:ascii="Arial" w:hAnsi="Arial"/>
      <w:i/>
      <w:sz w:val="14"/>
      <w:lang w:val="en-US"/>
    </w:rPr>
  </w:style>
  <w:style w:type="character" w:customStyle="1" w:styleId="Zagolovok2Eng0">
    <w:name w:val="Zagolovok2Eng Знак"/>
    <w:link w:val="Zagolovok2Eng"/>
    <w:locked/>
    <w:rsid w:val="00692EAD"/>
    <w:rPr>
      <w:rFonts w:ascii="Arial" w:hAnsi="Arial"/>
      <w:b/>
      <w:sz w:val="16"/>
      <w:lang w:val="en-US"/>
    </w:rPr>
  </w:style>
  <w:style w:type="character" w:customStyle="1" w:styleId="EdIzmEng0">
    <w:name w:val="EdIzmEng Знак"/>
    <w:link w:val="EdIzmEng"/>
    <w:locked/>
    <w:rsid w:val="00692EAD"/>
    <w:rPr>
      <w:rFonts w:ascii="Arial" w:hAnsi="Arial"/>
      <w:sz w:val="14"/>
      <w:lang w:val="en-US"/>
    </w:rPr>
  </w:style>
  <w:style w:type="character" w:customStyle="1" w:styleId="Zagolovok1Eng0">
    <w:name w:val="Zagolovok1Eng Знак"/>
    <w:link w:val="Zagolovok1Eng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1ff9">
    <w:name w:val="Глав1"/>
    <w:basedOn w:val="a0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0">
    <w:name w:val="Знак Знак Знак 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rsid w:val="00692EAD"/>
  </w:style>
  <w:style w:type="paragraph" w:customStyle="1" w:styleId="3110">
    <w:name w:val="Заголовок 311"/>
    <w:basedOn w:val="1110"/>
    <w:next w:val="Abz1"/>
    <w:rsid w:val="00692EAD"/>
  </w:style>
  <w:style w:type="character" w:customStyle="1" w:styleId="115">
    <w:name w:val="Основной шрифт абзаца11"/>
    <w:rsid w:val="00692EAD"/>
  </w:style>
  <w:style w:type="paragraph" w:customStyle="1" w:styleId="116">
    <w:name w:val="Нижний колонтитул11"/>
    <w:basedOn w:val="114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rsid w:val="00692EAD"/>
  </w:style>
  <w:style w:type="paragraph" w:customStyle="1" w:styleId="CharCharCharChar2">
    <w:name w:val="Char Char Знак Знак Char Char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1">
    <w:name w:val="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val="ru-MO"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rsid w:val="00692EAD"/>
  </w:style>
  <w:style w:type="paragraph" w:customStyle="1" w:styleId="2f3">
    <w:name w:val="Нижний колонтитул2"/>
    <w:basedOn w:val="2f0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rsid w:val="00692EAD"/>
  </w:style>
  <w:style w:type="paragraph" w:customStyle="1" w:styleId="CharCharCharChar1">
    <w:name w:val="Char Char Знак Знак Char Char 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qFormat/>
    <w:rsid w:val="00692EAD"/>
  </w:style>
  <w:style w:type="paragraph" w:customStyle="1" w:styleId="3f2">
    <w:name w:val="Çàãîëîâ 3"/>
    <w:basedOn w:val="aff"/>
    <w:next w:val="First1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3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rsid w:val="00692EAD"/>
  </w:style>
  <w:style w:type="character" w:customStyle="1" w:styleId="longtext">
    <w:name w:val="long_text"/>
    <w:basedOn w:val="a1"/>
    <w:rsid w:val="00692EAD"/>
  </w:style>
  <w:style w:type="character" w:customStyle="1" w:styleId="3f4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rsid w:val="00692EAD"/>
  </w:style>
  <w:style w:type="character" w:customStyle="1" w:styleId="shorttext">
    <w:name w:val="short_text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semiHidden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semiHidden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semiHidden/>
    <w:locked/>
    <w:rsid w:val="00D505D7"/>
    <w:rPr>
      <w:noProof w:val="0"/>
      <w:sz w:val="28"/>
      <w:lang w:val="ru-MO"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semiHidden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semiHidden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rsid w:val="00D505D7"/>
    <w:rPr>
      <w:rFonts w:ascii="Arial" w:hAnsi="Arial"/>
      <w:i/>
      <w:noProof/>
      <w:sz w:val="16"/>
      <w:lang w:val="ru-RU" w:eastAsia="ru-RU" w:bidi="ar-SA"/>
    </w:rPr>
  </w:style>
  <w:style w:type="character" w:customStyle="1" w:styleId="11">
    <w:name w:val="Единица измерения Знак1"/>
    <w:basedOn w:val="3f4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rsid w:val="00D505D7"/>
  </w:style>
  <w:style w:type="character" w:customStyle="1" w:styleId="afffffff3">
    <w:name w:val="Текст концевой сноски Знак"/>
    <w:basedOn w:val="a1"/>
    <w:link w:val="afffffff2"/>
    <w:rsid w:val="00D505D7"/>
  </w:style>
  <w:style w:type="character" w:customStyle="1" w:styleId="Heading6Char4">
    <w:name w:val="Heading 6 Char4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afffffff4">
    <w:name w:val="Заголовок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5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  <w:lang w:val="ru-RU"/>
    </w:rPr>
  </w:style>
  <w:style w:type="paragraph" w:customStyle="1" w:styleId="1fffb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c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d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e">
    <w:name w:val="Тема примечания1"/>
    <w:basedOn w:val="1fffd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0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6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  <w:lang w:val="ru-MO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1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7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rsid w:val="006A76D8"/>
  </w:style>
  <w:style w:type="paragraph" w:styleId="afffffff8">
    <w:name w:val="List Paragraph"/>
    <w:basedOn w:val="a"/>
    <w:uiPriority w:val="34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9">
    <w:name w:val="Strong"/>
    <w:basedOn w:val="a1"/>
    <w:qFormat/>
    <w:rsid w:val="006A76D8"/>
    <w:rPr>
      <w:b/>
      <w:bCs/>
    </w:rPr>
  </w:style>
  <w:style w:type="character" w:customStyle="1" w:styleId="68">
    <w:name w:val="Знак Знак6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a">
    <w:name w:val="Emphasis"/>
    <w:basedOn w:val="a1"/>
    <w:uiPriority w:val="20"/>
    <w:qFormat/>
    <w:rsid w:val="006A76D8"/>
    <w:rPr>
      <w:i/>
      <w:iCs/>
    </w:rPr>
  </w:style>
  <w:style w:type="paragraph" w:customStyle="1" w:styleId="afffffffb">
    <w:name w:val="Столбнц"/>
    <w:basedOn w:val="a7"/>
    <w:rsid w:val="006A76D8"/>
    <w:rPr>
      <w:rFonts w:ascii="Calibri" w:hAnsi="Calibri"/>
    </w:rPr>
  </w:style>
  <w:style w:type="paragraph" w:customStyle="1" w:styleId="BodyText21">
    <w:name w:val="Body Text 21"/>
    <w:basedOn w:val="a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rsid w:val="006A76D8"/>
  </w:style>
  <w:style w:type="character" w:customStyle="1" w:styleId="DefaultParagraphFont1">
    <w:name w:val="Default Paragraph Font1"/>
    <w:rsid w:val="006A76D8"/>
  </w:style>
  <w:style w:type="paragraph" w:customStyle="1" w:styleId="1ffff2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rsid w:val="006A76D8"/>
    <w:pPr>
      <w:widowControl w:val="0"/>
    </w:pPr>
  </w:style>
  <w:style w:type="character" w:customStyle="1" w:styleId="afffff7">
    <w:name w:val="Без интервала Знак"/>
    <w:basedOn w:val="a1"/>
    <w:link w:val="afffff6"/>
    <w:uiPriority w:val="1"/>
    <w:locked/>
    <w:rsid w:val="006A76D8"/>
    <w:rPr>
      <w:lang w:val="ru-RU" w:eastAsia="ru-RU" w:bidi="ar-SA"/>
    </w:rPr>
  </w:style>
  <w:style w:type="paragraph" w:customStyle="1" w:styleId="xl25">
    <w:name w:val="xl25"/>
    <w:basedOn w:val="a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rsid w:val="006A76D8"/>
    <w:pPr>
      <w:spacing w:before="100" w:after="100"/>
      <w:jc w:val="right"/>
      <w:textAlignment w:val="top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D45A4-D3FC-496B-A273-7D2B875F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71</TotalTime>
  <Pages>40</Pages>
  <Words>20050</Words>
  <Characters>114291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134073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10</cp:revision>
  <cp:lastPrinted>2019-11-05T06:21:00Z</cp:lastPrinted>
  <dcterms:created xsi:type="dcterms:W3CDTF">2020-09-07T08:06:00Z</dcterms:created>
  <dcterms:modified xsi:type="dcterms:W3CDTF">2020-10-06T08:51:00Z</dcterms:modified>
</cp:coreProperties>
</file>